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2B67" w14:textId="69867510" w:rsidR="00593E8D" w:rsidRPr="000C2AAC" w:rsidRDefault="00083B86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E65E65">
        <w:rPr>
          <w:rFonts w:asciiTheme="minorBidi" w:hAnsiTheme="minorBidi"/>
          <w:b/>
          <w:bCs/>
          <w:noProof/>
          <w:color w:val="0D0D0D" w:themeColor="text1" w:themeTint="F2"/>
          <w:sz w:val="32"/>
          <w:szCs w:val="32"/>
          <w:cs/>
          <w:lang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45DEFF" wp14:editId="0E0A7DCF">
                <wp:simplePos x="0" y="0"/>
                <wp:positionH relativeFrom="column">
                  <wp:posOffset>-95250</wp:posOffset>
                </wp:positionH>
                <wp:positionV relativeFrom="paragraph">
                  <wp:posOffset>-704850</wp:posOffset>
                </wp:positionV>
                <wp:extent cx="752475" cy="73342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733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10767A" w14:textId="77777777" w:rsidR="00083B86" w:rsidRDefault="00083B86" w:rsidP="00083B86">
                            <w:r>
                              <w:rPr>
                                <w:noProof/>
                                <w:lang w:bidi="th-TH"/>
                              </w:rPr>
                              <w:drawing>
                                <wp:inline distT="0" distB="0" distL="0" distR="0" wp14:anchorId="6C9E8065" wp14:editId="17B08261">
                                  <wp:extent cx="657225" cy="63640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1650688_1128263507187463_1645922908_n.jp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61479" cy="64051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7.5pt;margin-top:-55.5pt;width:59.25pt;height:5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" filled="f" stroked="f">
                <v:textbox>
                  <w:txbxContent>
                    <w:p w14:paraId="4310767A" w14:textId="77777777" w:rsidR="00083B86" w:rsidRDefault="00083B86" w:rsidP="00083B86">
                      <w:r>
                        <w:rPr>
                          <w:noProof/>
                          <w:lang w:bidi="th-TH"/>
                        </w:rPr>
                        <w:drawing>
                          <wp:inline distT="0" distB="0" distL="0" distR="0" wp14:anchorId="6C9E8065" wp14:editId="17B08261">
                            <wp:extent cx="657225" cy="63640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1650688_1128263507187463_1645922908_n.jp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61479" cy="64051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239A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การขออนุญาตผลิต ขาย นำหรือสั่งเข้ามาในราชอาณาจักร ซึ่งยาแผนโบราณ</w:t>
      </w:r>
    </w:p>
    <w:p w14:paraId="16FCEC75" w14:textId="46F93DE6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</w:t>
      </w:r>
      <w:r w:rsidR="00083B8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สาธารณสุขจังหวัดแพร่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การขออนุญาตผลิต ขาย นำหรือสั่งเข้ามาในราชอาณาจักร ซึ่งยาแผนโบราณ</w:t>
      </w:r>
    </w:p>
    <w:p w14:paraId="57553D54" w14:textId="1174B4A4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</w:t>
      </w:r>
      <w:r w:rsidR="002F19A0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สาธารณสุขจังหวัดแพร่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6C2533B" w14:textId="4542C3DB" w:rsidR="00394708" w:rsidRPr="0087182F" w:rsidRDefault="00394708" w:rsidP="002F19A0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กฎกระทรวง เรื่อง การขออนุญาต และการออกใบอนุญาตผลิต ขาย นำหรือสั่งเข้ามาในราชอาณาจักรเรื่องยาแผนโบราณ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.2555</w:t>
            </w:r>
          </w:p>
        </w:tc>
      </w:tr>
      <w:tr w:rsidR="0087182F" w:rsidRPr="0087182F" w14:paraId="556F846C" w14:textId="77777777" w:rsidTr="008C1396">
        <w:tc>
          <w:tcPr>
            <w:tcW w:w="675" w:type="dxa"/>
          </w:tcPr>
          <w:p w14:paraId="23CA66C9" w14:textId="77777777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77D58580" w14:textId="2D607EF4" w:rsidR="00394708" w:rsidRPr="0087182F" w:rsidRDefault="00394708" w:rsidP="002F19A0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กฎกระทรวงฉบับที่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25 (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.2537)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ออกตามความในพระราชบัญญัติยา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.2510</w:t>
            </w:r>
          </w:p>
        </w:tc>
      </w:tr>
      <w:tr w:rsidR="0087182F" w:rsidRPr="0087182F" w14:paraId="156A9D4E" w14:textId="77777777" w:rsidTr="008C1396">
        <w:tc>
          <w:tcPr>
            <w:tcW w:w="675" w:type="dxa"/>
          </w:tcPr>
          <w:p w14:paraId="32380611" w14:textId="77777777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7ACFEAAB" w14:textId="69F31AAC" w:rsidR="00394708" w:rsidRPr="0087182F" w:rsidRDefault="00394708" w:rsidP="002F19A0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กฎกระทรวงฉบับที่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26 (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.2537)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ออกตามความในพระราชบัญญัติยา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.2510</w:t>
            </w:r>
          </w:p>
        </w:tc>
      </w:tr>
      <w:tr w:rsidR="0087182F" w:rsidRPr="0087182F" w14:paraId="0379DBBE" w14:textId="77777777" w:rsidTr="008C1396">
        <w:tc>
          <w:tcPr>
            <w:tcW w:w="675" w:type="dxa"/>
          </w:tcPr>
          <w:p w14:paraId="3621847D" w14:textId="77777777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618341A2" w14:textId="2E5335FE" w:rsidR="00394708" w:rsidRPr="0087182F" w:rsidRDefault="00394708" w:rsidP="002F19A0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ประกาศกระทรวงสาธารณสุข 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2 (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.2522)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เรื่อง ระบุโรคที่ต้องห้ามเป็นผู้รับอนุญาตเกี่ยวกับยา</w:t>
            </w:r>
          </w:p>
        </w:tc>
      </w:tr>
      <w:tr w:rsidR="0087182F" w:rsidRPr="0087182F" w14:paraId="7AA17DE8" w14:textId="77777777" w:rsidTr="008C1396">
        <w:tc>
          <w:tcPr>
            <w:tcW w:w="675" w:type="dxa"/>
          </w:tcPr>
          <w:p w14:paraId="74EFAD1C" w14:textId="77777777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32CD984" w14:textId="494B0E44" w:rsidR="00394708" w:rsidRPr="0087182F" w:rsidRDefault="00394708" w:rsidP="002F19A0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ประกาศกระทรวงสาธารณสุข เรื่อง การกำหนดรายละเอียดเกี่ยวกับหลักเกณฑ์และวิธีการในการผลิตยาแผนโบราณ ตามกฎหมายว่าด้วยยา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.2557</w:t>
            </w:r>
          </w:p>
        </w:tc>
      </w:tr>
      <w:tr w:rsidR="0087182F" w:rsidRPr="0087182F" w14:paraId="5FC84D5F" w14:textId="77777777" w:rsidTr="008C1396">
        <w:tc>
          <w:tcPr>
            <w:tcW w:w="675" w:type="dxa"/>
          </w:tcPr>
          <w:p w14:paraId="20682F22" w14:textId="77777777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06C8C8B4" w14:textId="5F6F1AFF" w:rsidR="00394708" w:rsidRPr="0087182F" w:rsidRDefault="00394708" w:rsidP="002F19A0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ประกาศสำนักงานคณะกรรมการอาหารและยา เรื่อง การพิจารณารับรองแบบแปลนแผนผังสถานที่ผลิตยาแผนโบราณ ลงวันที่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24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ธันวาคม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2555</w:t>
            </w:r>
          </w:p>
        </w:tc>
      </w:tr>
      <w:tr w:rsidR="0087182F" w:rsidRPr="0087182F" w14:paraId="30F2C90B" w14:textId="77777777" w:rsidTr="008C1396">
        <w:tc>
          <w:tcPr>
            <w:tcW w:w="675" w:type="dxa"/>
          </w:tcPr>
          <w:p w14:paraId="224D2741" w14:textId="77777777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488EFFA9" w14:textId="446B8FBD" w:rsidR="00394708" w:rsidRPr="0087182F" w:rsidRDefault="00394708" w:rsidP="002F19A0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การทำงานของคนต่างด้าว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2551</w:t>
            </w:r>
          </w:p>
        </w:tc>
      </w:tr>
      <w:tr w:rsidR="0087182F" w:rsidRPr="0087182F" w14:paraId="118A9022" w14:textId="77777777" w:rsidTr="008C1396">
        <w:tc>
          <w:tcPr>
            <w:tcW w:w="675" w:type="dxa"/>
          </w:tcPr>
          <w:p w14:paraId="6D176BE2" w14:textId="77777777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2701962" w14:textId="6D761D19" w:rsidR="00394708" w:rsidRPr="0087182F" w:rsidRDefault="00394708" w:rsidP="002F19A0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การประกอบธุรกิจของคนต่างด้าว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2542</w:t>
            </w:r>
          </w:p>
        </w:tc>
      </w:tr>
      <w:tr w:rsidR="0087182F" w:rsidRPr="0087182F" w14:paraId="64DE7079" w14:textId="77777777" w:rsidTr="008C1396">
        <w:tc>
          <w:tcPr>
            <w:tcW w:w="675" w:type="dxa"/>
          </w:tcPr>
          <w:p w14:paraId="0BC81F6D" w14:textId="77777777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66DDC514" w14:textId="6747474F" w:rsidR="00394708" w:rsidRPr="0087182F" w:rsidRDefault="00394708" w:rsidP="002F19A0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การประกอบโรคศิลปะ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.2542</w:t>
            </w:r>
          </w:p>
        </w:tc>
      </w:tr>
      <w:tr w:rsidR="0087182F" w:rsidRPr="0087182F" w14:paraId="02E14E1C" w14:textId="77777777" w:rsidTr="008C1396">
        <w:tc>
          <w:tcPr>
            <w:tcW w:w="675" w:type="dxa"/>
          </w:tcPr>
          <w:p w14:paraId="448DB47D" w14:textId="77777777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10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6202075C" w14:textId="34878C06" w:rsidR="00394708" w:rsidRPr="0087182F" w:rsidRDefault="00394708" w:rsidP="002F19A0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ยา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.2510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และฉบับแก้ไขเพิ่มเติม</w:t>
            </w:r>
          </w:p>
        </w:tc>
      </w:tr>
      <w:tr w:rsidR="0087182F" w:rsidRPr="0087182F" w14:paraId="4A200C84" w14:textId="77777777" w:rsidTr="008C1396">
        <w:tc>
          <w:tcPr>
            <w:tcW w:w="675" w:type="dxa"/>
          </w:tcPr>
          <w:p w14:paraId="187E3B0D" w14:textId="77777777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0FA1B817" w14:textId="4F13925A" w:rsidR="00394708" w:rsidRPr="0087182F" w:rsidRDefault="00394708" w:rsidP="002F19A0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วิชาชีพการแพทย์แผนไทย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.2556</w:t>
            </w: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3CE26E2C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ประกาศสำนักงานคณะกรรมการอาหารและยา เรื่อง กำหนดระยะเวลาปฏิบัติราชการเพื่อบริการประชาชน 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.2557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10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4DF55AB4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2F19A0">
        <w:rPr>
          <w:rFonts w:asciiTheme="minorBidi" w:hAnsiTheme="minorBidi"/>
          <w:noProof/>
          <w:sz w:val="32"/>
          <w:szCs w:val="32"/>
          <w:lang w:bidi="th-TH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604B61B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2F19A0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328971CA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lastRenderedPageBreak/>
        <w:tab/>
        <w:t xml:space="preserve">จำนวนคำขอที่น้อยที่สุด </w:t>
      </w:r>
      <w:r w:rsidR="002F19A0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การขออนุญาตผลิต ขาย นำหรือสั่งเข้ามาในราชอาณาจักร ซึ่งยาแผนโบราณ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4D4D88F" w14:textId="77777777" w:rsidTr="009B7715">
        <w:tc>
          <w:tcPr>
            <w:tcW w:w="675" w:type="dxa"/>
          </w:tcPr>
          <w:p w14:paraId="3EBC0DF5" w14:textId="40F65C75" w:rsidR="00094F82" w:rsidRPr="000C2AAC" w:rsidRDefault="002F19A0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4F704845" w14:textId="77777777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 ของจังหวัดที่ที่จะขออนุญาตนั้นตั้งอยู่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219157DC" w14:textId="77777777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5FE44FC3" w14:textId="56964E91" w:rsidR="00313D38" w:rsidRPr="000C2AAC" w:rsidRDefault="00A13B6C" w:rsidP="002F19A0">
            <w:pPr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2F19A0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เฉพาะกรณีสถานที่ที่จะขออนุญาตตั้งอยู่ในพื้นที่</w:t>
            </w:r>
            <w:r w:rsidR="002F19A0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จังหวัดแพร่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225F61C7" w14:textId="77777777" w:rsidR="00F46E9D" w:rsidRPr="00F46E9D" w:rsidRDefault="00575FAF" w:rsidP="00F46E9D">
      <w:pPr>
        <w:pStyle w:val="ListParagraph"/>
        <w:numPr>
          <w:ilvl w:val="0"/>
          <w:numId w:val="12"/>
        </w:numPr>
        <w:tabs>
          <w:tab w:val="left" w:pos="709"/>
        </w:tabs>
        <w:spacing w:after="0" w:line="240" w:lineRule="auto"/>
        <w:ind w:left="0" w:firstLine="360"/>
        <w:jc w:val="thaiDistribute"/>
        <w:rPr>
          <w:rFonts w:asciiTheme="minorBidi" w:hAnsiTheme="minorBidi" w:cs="Cordia New"/>
          <w:noProof/>
          <w:sz w:val="32"/>
          <w:szCs w:val="32"/>
          <w:lang w:bidi="th-TH"/>
        </w:rPr>
      </w:pPr>
      <w:r w:rsidRPr="002F19A0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สำหรับผู้ที่ประสงค์จะขออนุญาตผลิตยาแผนโบราณ ผู้ประสงค์ยื่นคำขอต้องผ่านการอนุมัติแบบแปลนสถานที่ผลิตยาแผนโบราณจากสำนักงานคณะกรรมการอาหารและยา เพื่อเป็นแบบในการไปก่อสร้าง มีการจัดเตรียมสถานที่ และปฏิบัติให้สอดคล้องตามประกาศกระทรวงสาธารณสุข เรื่อง การกำหนดรายละเอียดเกี่ยวกับหลักเกณฑ์และวิธีการในการผลิตยาแผนโบราณตามกฎหมายว่าด้วยยา พ</w:t>
      </w:r>
      <w:r w:rsidRPr="002F19A0">
        <w:rPr>
          <w:rFonts w:asciiTheme="minorBidi" w:hAnsiTheme="minorBidi"/>
          <w:noProof/>
          <w:sz w:val="32"/>
          <w:szCs w:val="32"/>
        </w:rPr>
        <w:t>.</w:t>
      </w:r>
      <w:r w:rsidRPr="002F19A0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2F19A0">
        <w:rPr>
          <w:rFonts w:asciiTheme="minorBidi" w:hAnsiTheme="minorBidi"/>
          <w:noProof/>
          <w:sz w:val="32"/>
          <w:szCs w:val="32"/>
        </w:rPr>
        <w:t xml:space="preserve">2557 </w:t>
      </w:r>
      <w:r w:rsidRPr="002F19A0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และประกาศสำนักงานคณะกรรมการอาหารและยา เรื่อง การพิจารณารับรองแบบแปลนแผนผังสถานที่ผลิตยาแ</w:t>
      </w:r>
      <w:r w:rsidR="002F19A0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ผนโบราณ</w:t>
      </w:r>
      <w:r w:rsidRPr="002F19A0">
        <w:rPr>
          <w:rFonts w:asciiTheme="minorBidi" w:hAnsiTheme="minorBidi"/>
          <w:noProof/>
          <w:sz w:val="32"/>
          <w:szCs w:val="32"/>
        </w:rPr>
        <w:t>(</w:t>
      </w:r>
      <w:r w:rsidRPr="002F19A0">
        <w:rPr>
          <w:rFonts w:asciiTheme="minorBidi" w:hAnsiTheme="minorBidi" w:cs="Cordia New"/>
          <w:noProof/>
          <w:sz w:val="32"/>
          <w:szCs w:val="32"/>
          <w:cs/>
          <w:lang w:bidi="th-TH"/>
        </w:rPr>
        <w:t>ลงวันที่</w:t>
      </w:r>
      <w:r w:rsidRPr="002F19A0">
        <w:rPr>
          <w:rFonts w:asciiTheme="minorBidi" w:hAnsiTheme="minorBidi"/>
          <w:noProof/>
          <w:sz w:val="32"/>
          <w:szCs w:val="32"/>
        </w:rPr>
        <w:t>.24</w:t>
      </w:r>
      <w:r w:rsidR="002F19A0" w:rsidRPr="002F19A0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2F19A0">
        <w:rPr>
          <w:rFonts w:asciiTheme="minorBidi" w:hAnsiTheme="minorBidi" w:cs="Cordia New"/>
          <w:noProof/>
          <w:sz w:val="32"/>
          <w:szCs w:val="32"/>
          <w:cs/>
          <w:lang w:bidi="th-TH"/>
        </w:rPr>
        <w:t>ธค</w:t>
      </w:r>
      <w:r w:rsidR="002F19A0" w:rsidRPr="002F19A0">
        <w:rPr>
          <w:rFonts w:asciiTheme="minorBidi" w:hAnsiTheme="minorBidi"/>
          <w:noProof/>
          <w:sz w:val="32"/>
          <w:szCs w:val="32"/>
        </w:rPr>
        <w:t xml:space="preserve"> </w:t>
      </w:r>
      <w:r w:rsidRPr="002F19A0">
        <w:rPr>
          <w:rFonts w:asciiTheme="minorBidi" w:hAnsiTheme="minorBidi"/>
          <w:noProof/>
          <w:sz w:val="32"/>
          <w:szCs w:val="32"/>
        </w:rPr>
        <w:t>55)</w:t>
      </w:r>
      <w:r w:rsidRPr="002F19A0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โดยแสดงหลักฐานเป็นแบบแปลนฯที่ได้รับอนุมัติ ผลการตรวจสถานที่ฯ </w:t>
      </w:r>
      <w:r w:rsidRPr="002F19A0">
        <w:rPr>
          <w:rFonts w:asciiTheme="minorBidi" w:hAnsiTheme="minorBidi"/>
          <w:noProof/>
          <w:sz w:val="32"/>
          <w:szCs w:val="32"/>
        </w:rPr>
        <w:t>(</w:t>
      </w:r>
      <w:r w:rsidRPr="002F19A0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ว่ามีการสร้างตามแบบแปลน และเหมาะสมที่จะเป็นสถานที่ผลิตฯหรือไม่ </w:t>
      </w:r>
      <w:r w:rsidRPr="002F19A0">
        <w:rPr>
          <w:rFonts w:asciiTheme="minorBidi" w:hAnsiTheme="minorBidi"/>
          <w:noProof/>
          <w:sz w:val="32"/>
          <w:szCs w:val="32"/>
        </w:rPr>
        <w:t xml:space="preserve">) </w:t>
      </w:r>
      <w:r w:rsidR="002F19A0" w:rsidRPr="002F19A0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สำหรับคนต่างด้าวต้องไม่เป็น</w:t>
      </w:r>
      <w:r w:rsidRPr="002F19A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การสกัดสมุนไพรไทยซึ่งเป็นธุรกิจต้องห้ามสำหรับคนต่างด้าวตามบัญชีหนึ่ง กรณีอื่นต้องได้รับใบอนุญาตสำหรับธุรกิจบัญชีสาม</w:t>
      </w:r>
      <w:r w:rsidRPr="002F19A0">
        <w:rPr>
          <w:rFonts w:asciiTheme="minorBidi" w:hAnsiTheme="minorBidi"/>
          <w:noProof/>
          <w:sz w:val="32"/>
          <w:szCs w:val="32"/>
        </w:rPr>
        <w:t xml:space="preserve">(14) </w:t>
      </w:r>
      <w:r w:rsidRPr="002F19A0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</w:t>
      </w:r>
      <w:r w:rsidRPr="002F19A0">
        <w:rPr>
          <w:rFonts w:asciiTheme="minorBidi" w:hAnsiTheme="minorBidi"/>
          <w:noProof/>
          <w:sz w:val="32"/>
          <w:szCs w:val="32"/>
        </w:rPr>
        <w:t xml:space="preserve">(15) </w:t>
      </w:r>
      <w:r w:rsidRPr="002F19A0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หรือหนังสือรับรองตามมาตรา </w:t>
      </w:r>
      <w:r w:rsidRPr="002F19A0">
        <w:rPr>
          <w:rFonts w:asciiTheme="minorBidi" w:hAnsiTheme="minorBidi"/>
          <w:noProof/>
          <w:sz w:val="32"/>
          <w:szCs w:val="32"/>
        </w:rPr>
        <w:t xml:space="preserve">11 </w:t>
      </w:r>
      <w:r w:rsidRPr="002F19A0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หรือมาตรา</w:t>
      </w:r>
      <w:r w:rsidRPr="002F19A0">
        <w:rPr>
          <w:rFonts w:asciiTheme="minorBidi" w:hAnsiTheme="minorBidi"/>
          <w:noProof/>
          <w:sz w:val="32"/>
          <w:szCs w:val="32"/>
        </w:rPr>
        <w:t xml:space="preserve">12 </w:t>
      </w:r>
      <w:r w:rsidRPr="002F19A0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แห่งพระราชบัญญัติการประกอบธุรกิจของคนต่างด้าว พ</w:t>
      </w:r>
      <w:r w:rsidRPr="002F19A0">
        <w:rPr>
          <w:rFonts w:asciiTheme="minorBidi" w:hAnsiTheme="minorBidi"/>
          <w:noProof/>
          <w:sz w:val="32"/>
          <w:szCs w:val="32"/>
        </w:rPr>
        <w:t>.</w:t>
      </w:r>
      <w:r w:rsidRPr="002F19A0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F46E9D">
        <w:rPr>
          <w:rFonts w:asciiTheme="minorBidi" w:hAnsiTheme="minorBidi"/>
          <w:noProof/>
          <w:sz w:val="32"/>
          <w:szCs w:val="32"/>
        </w:rPr>
        <w:t>.254</w:t>
      </w:r>
    </w:p>
    <w:p w14:paraId="125BD467" w14:textId="77777777" w:rsidR="00F46E9D" w:rsidRPr="00F46E9D" w:rsidRDefault="00575FAF" w:rsidP="00F46E9D">
      <w:pPr>
        <w:pStyle w:val="ListParagraph"/>
        <w:numPr>
          <w:ilvl w:val="0"/>
          <w:numId w:val="12"/>
        </w:numPr>
        <w:tabs>
          <w:tab w:val="left" w:pos="709"/>
        </w:tabs>
        <w:spacing w:after="0" w:line="240" w:lineRule="auto"/>
        <w:ind w:left="0" w:firstLine="360"/>
        <w:jc w:val="thaiDistribute"/>
        <w:rPr>
          <w:rFonts w:asciiTheme="minorBidi" w:hAnsiTheme="minorBidi" w:cs="Cordia New"/>
          <w:noProof/>
          <w:sz w:val="32"/>
          <w:szCs w:val="32"/>
          <w:lang w:bidi="th-TH"/>
        </w:rPr>
      </w:pPr>
      <w:r w:rsidRPr="00F46E9D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สำหรับกรณีประสงค์ขอใบอนุญาตขาย</w:t>
      </w:r>
      <w:r w:rsidRPr="00F46E9D">
        <w:rPr>
          <w:rFonts w:asciiTheme="minorBidi" w:hAnsiTheme="minorBidi"/>
          <w:noProof/>
          <w:sz w:val="32"/>
          <w:szCs w:val="32"/>
        </w:rPr>
        <w:t>/</w:t>
      </w:r>
      <w:r w:rsidRPr="00F46E9D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นำสั่งฯ ยาแผนโบราณ จะต้องมีสถานที่ที่มีการจัดเรียงยาเป็นส่วนสัดแยกออกจากยาแผนปัจจุบัน</w:t>
      </w:r>
      <w:r w:rsidRPr="00F46E9D">
        <w:rPr>
          <w:rFonts w:asciiTheme="minorBidi" w:hAnsiTheme="minorBidi"/>
          <w:noProof/>
          <w:sz w:val="32"/>
          <w:szCs w:val="32"/>
        </w:rPr>
        <w:t>(</w:t>
      </w:r>
      <w:r w:rsidRPr="00F46E9D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กรณีมีใบอนุญาตขายยาแผนปัจจุบัน หรือ นำสั่งฯยาแผนปัจจุบัน</w:t>
      </w:r>
      <w:r w:rsidRPr="00F46E9D">
        <w:rPr>
          <w:rFonts w:asciiTheme="minorBidi" w:hAnsiTheme="minorBidi"/>
          <w:noProof/>
          <w:sz w:val="32"/>
          <w:szCs w:val="32"/>
        </w:rPr>
        <w:t xml:space="preserve">) </w:t>
      </w:r>
      <w:r w:rsidRPr="00F46E9D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รวมถึงผลิตภัณฑ์อื่น  และมีสภาวะในการจัดเก็บที่เหมาะสมต่อการรักษาคุณภาพยา กรณีของสถานที่นำสั่งฯจะต้องมีห้องเก็บยาขนาดไม่น้อยกว่า </w:t>
      </w:r>
      <w:r w:rsidRPr="00F46E9D">
        <w:rPr>
          <w:rFonts w:asciiTheme="minorBidi" w:hAnsiTheme="minorBidi"/>
          <w:noProof/>
          <w:sz w:val="32"/>
          <w:szCs w:val="32"/>
        </w:rPr>
        <w:t xml:space="preserve">6 </w:t>
      </w:r>
      <w:r w:rsidRPr="00F46E9D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ตารางเมตร</w:t>
      </w:r>
    </w:p>
    <w:p w14:paraId="52D896EE" w14:textId="77777777" w:rsidR="00F46E9D" w:rsidRPr="00F46E9D" w:rsidRDefault="00575FAF" w:rsidP="00F46E9D">
      <w:pPr>
        <w:pStyle w:val="ListParagraph"/>
        <w:numPr>
          <w:ilvl w:val="0"/>
          <w:numId w:val="12"/>
        </w:numPr>
        <w:tabs>
          <w:tab w:val="left" w:pos="709"/>
        </w:tabs>
        <w:spacing w:after="0" w:line="240" w:lineRule="auto"/>
        <w:ind w:left="0" w:firstLine="360"/>
        <w:jc w:val="thaiDistribute"/>
        <w:rPr>
          <w:rFonts w:asciiTheme="minorBidi" w:hAnsiTheme="minorBidi" w:cs="Cordia New"/>
          <w:noProof/>
          <w:sz w:val="32"/>
          <w:szCs w:val="32"/>
          <w:lang w:bidi="th-TH"/>
        </w:rPr>
      </w:pPr>
      <w:r w:rsidRPr="00F46E9D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อายุของผู้ขออนุญาต</w:t>
      </w:r>
      <w:r w:rsidRPr="00F46E9D">
        <w:rPr>
          <w:rFonts w:asciiTheme="minorBidi" w:hAnsiTheme="minorBidi"/>
          <w:noProof/>
          <w:sz w:val="32"/>
          <w:szCs w:val="32"/>
        </w:rPr>
        <w:t>/</w:t>
      </w:r>
      <w:r w:rsidRPr="00F46E9D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ผู้ดำเนินกิจการ สำหรับทุกประเภทใบอนุญาตฯ ต้องไม่ต่ำกว่า </w:t>
      </w:r>
      <w:r w:rsidRPr="00F46E9D">
        <w:rPr>
          <w:rFonts w:asciiTheme="minorBidi" w:hAnsiTheme="minorBidi"/>
          <w:noProof/>
          <w:sz w:val="32"/>
          <w:szCs w:val="32"/>
        </w:rPr>
        <w:t xml:space="preserve">20 </w:t>
      </w:r>
      <w:r w:rsidRPr="00F46E9D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ปีบริบูรณ์ และต้องมิใช่บุคคลต่างด้าว เว้นแต่ได้รับอนุญาตให้ประกอบกิจการได้ตามกฎหมาย</w:t>
      </w:r>
    </w:p>
    <w:p w14:paraId="7AF91D05" w14:textId="77777777" w:rsidR="00F46E9D" w:rsidRPr="00F46E9D" w:rsidRDefault="00575FAF" w:rsidP="00F46E9D">
      <w:pPr>
        <w:pStyle w:val="ListParagraph"/>
        <w:numPr>
          <w:ilvl w:val="0"/>
          <w:numId w:val="12"/>
        </w:numPr>
        <w:tabs>
          <w:tab w:val="left" w:pos="709"/>
        </w:tabs>
        <w:spacing w:after="0" w:line="240" w:lineRule="auto"/>
        <w:ind w:left="0" w:firstLine="360"/>
        <w:jc w:val="thaiDistribute"/>
        <w:rPr>
          <w:rFonts w:asciiTheme="minorBidi" w:hAnsiTheme="minorBidi" w:cs="Cordia New"/>
          <w:noProof/>
          <w:sz w:val="32"/>
          <w:szCs w:val="32"/>
          <w:lang w:bidi="th-TH"/>
        </w:rPr>
      </w:pPr>
      <w:r w:rsidRPr="00F46E9D">
        <w:rPr>
          <w:rFonts w:asciiTheme="minorBidi" w:hAnsiTheme="minorBidi"/>
          <w:noProof/>
          <w:sz w:val="32"/>
          <w:szCs w:val="32"/>
        </w:rPr>
        <w:t>(</w:t>
      </w:r>
      <w:r w:rsidRPr="00F46E9D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สำหรับคนต่างด้าวต้องได้รับใบอนุญาตสำหรับธุรกิจบัญชีสาม</w:t>
      </w:r>
      <w:r w:rsidRPr="00F46E9D">
        <w:rPr>
          <w:rFonts w:asciiTheme="minorBidi" w:hAnsiTheme="minorBidi"/>
          <w:noProof/>
          <w:sz w:val="32"/>
          <w:szCs w:val="32"/>
        </w:rPr>
        <w:t xml:space="preserve">(14) </w:t>
      </w:r>
      <w:r w:rsidRPr="00F46E9D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</w:t>
      </w:r>
      <w:r w:rsidRPr="00F46E9D">
        <w:rPr>
          <w:rFonts w:asciiTheme="minorBidi" w:hAnsiTheme="minorBidi"/>
          <w:noProof/>
          <w:sz w:val="32"/>
          <w:szCs w:val="32"/>
        </w:rPr>
        <w:t xml:space="preserve">(15) </w:t>
      </w:r>
      <w:r w:rsidRPr="00F46E9D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หรือหนังสือรับรองตามมาตรา </w:t>
      </w:r>
      <w:r w:rsidRPr="00F46E9D">
        <w:rPr>
          <w:rFonts w:asciiTheme="minorBidi" w:hAnsiTheme="minorBidi"/>
          <w:noProof/>
          <w:sz w:val="32"/>
          <w:szCs w:val="32"/>
        </w:rPr>
        <w:t xml:space="preserve">11 </w:t>
      </w:r>
      <w:r w:rsidRPr="00F46E9D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หรือมาตรา</w:t>
      </w:r>
      <w:r w:rsidRPr="00F46E9D">
        <w:rPr>
          <w:rFonts w:asciiTheme="minorBidi" w:hAnsiTheme="minorBidi"/>
          <w:noProof/>
          <w:sz w:val="32"/>
          <w:szCs w:val="32"/>
        </w:rPr>
        <w:t xml:space="preserve">12 </w:t>
      </w:r>
      <w:r w:rsidRPr="00F46E9D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แห่งพระราชบัญญัติการประกอบธุรกิจของคนต่างด้าว พ</w:t>
      </w:r>
      <w:r w:rsidRPr="00F46E9D">
        <w:rPr>
          <w:rFonts w:asciiTheme="minorBidi" w:hAnsiTheme="minorBidi"/>
          <w:noProof/>
          <w:sz w:val="32"/>
          <w:szCs w:val="32"/>
        </w:rPr>
        <w:t>.</w:t>
      </w:r>
      <w:r w:rsidRPr="00F46E9D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F46E9D">
        <w:rPr>
          <w:rFonts w:asciiTheme="minorBidi" w:hAnsiTheme="minorBidi"/>
          <w:noProof/>
          <w:sz w:val="32"/>
          <w:szCs w:val="32"/>
        </w:rPr>
        <w:t xml:space="preserve">.2542 </w:t>
      </w:r>
      <w:r w:rsidRPr="00F46E9D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โดยแสดงใบอนุญาตสำหรับธุรกิจบัญชีสาม หรือหนังสือรับรองตามมาตรา </w:t>
      </w:r>
      <w:r w:rsidRPr="00F46E9D">
        <w:rPr>
          <w:rFonts w:asciiTheme="minorBidi" w:hAnsiTheme="minorBidi"/>
          <w:noProof/>
          <w:sz w:val="32"/>
          <w:szCs w:val="32"/>
        </w:rPr>
        <w:t xml:space="preserve">11 </w:t>
      </w:r>
      <w:r w:rsidRPr="00F46E9D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หรือมาตรา </w:t>
      </w:r>
      <w:r w:rsidRPr="00F46E9D">
        <w:rPr>
          <w:rFonts w:asciiTheme="minorBidi" w:hAnsiTheme="minorBidi"/>
          <w:noProof/>
          <w:sz w:val="32"/>
          <w:szCs w:val="32"/>
        </w:rPr>
        <w:t xml:space="preserve">12 </w:t>
      </w:r>
      <w:r w:rsidRPr="00F46E9D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 พ</w:t>
      </w:r>
      <w:r w:rsidRPr="00F46E9D">
        <w:rPr>
          <w:rFonts w:asciiTheme="minorBidi" w:hAnsiTheme="minorBidi"/>
          <w:noProof/>
          <w:sz w:val="32"/>
          <w:szCs w:val="32"/>
        </w:rPr>
        <w:t>.</w:t>
      </w:r>
      <w:r w:rsidRPr="00F46E9D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Pr="00F46E9D">
        <w:rPr>
          <w:rFonts w:asciiTheme="minorBidi" w:hAnsiTheme="minorBidi"/>
          <w:noProof/>
          <w:sz w:val="32"/>
          <w:szCs w:val="32"/>
        </w:rPr>
        <w:t>.</w:t>
      </w:r>
      <w:r w:rsidRPr="00F46E9D">
        <w:rPr>
          <w:rFonts w:asciiTheme="minorBidi" w:hAnsiTheme="minorBidi" w:cs="Cordia New"/>
          <w:noProof/>
          <w:sz w:val="32"/>
          <w:szCs w:val="32"/>
          <w:cs/>
          <w:lang w:bidi="th-TH"/>
        </w:rPr>
        <w:t>บ</w:t>
      </w:r>
      <w:r w:rsidRPr="00F46E9D">
        <w:rPr>
          <w:rFonts w:asciiTheme="minorBidi" w:hAnsiTheme="minorBidi"/>
          <w:noProof/>
          <w:sz w:val="32"/>
          <w:szCs w:val="32"/>
        </w:rPr>
        <w:t>.</w:t>
      </w:r>
      <w:r w:rsidRPr="00F46E9D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การประกอบธุรกิจของคนต่างด้าว พ</w:t>
      </w:r>
      <w:r w:rsidRPr="00F46E9D">
        <w:rPr>
          <w:rFonts w:asciiTheme="minorBidi" w:hAnsiTheme="minorBidi"/>
          <w:noProof/>
          <w:sz w:val="32"/>
          <w:szCs w:val="32"/>
        </w:rPr>
        <w:t>.</w:t>
      </w:r>
      <w:r w:rsidRPr="00F46E9D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F46E9D">
        <w:rPr>
          <w:rFonts w:asciiTheme="minorBidi" w:hAnsiTheme="minorBidi"/>
          <w:noProof/>
          <w:sz w:val="32"/>
          <w:szCs w:val="32"/>
        </w:rPr>
        <w:t xml:space="preserve">.2542 </w:t>
      </w:r>
      <w:r w:rsidRPr="00F46E9D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เพื่อเป็นหลักฐาน</w:t>
      </w:r>
      <w:r w:rsidRPr="00F46E9D">
        <w:rPr>
          <w:rFonts w:asciiTheme="minorBidi" w:hAnsiTheme="minorBidi"/>
          <w:noProof/>
          <w:sz w:val="32"/>
          <w:szCs w:val="32"/>
        </w:rPr>
        <w:t>)</w:t>
      </w:r>
    </w:p>
    <w:p w14:paraId="3AB83931" w14:textId="77777777" w:rsidR="00F46E9D" w:rsidRPr="00F46E9D" w:rsidRDefault="00575FAF" w:rsidP="00F46E9D">
      <w:pPr>
        <w:pStyle w:val="ListParagraph"/>
        <w:numPr>
          <w:ilvl w:val="0"/>
          <w:numId w:val="12"/>
        </w:numPr>
        <w:tabs>
          <w:tab w:val="left" w:pos="709"/>
        </w:tabs>
        <w:spacing w:after="0" w:line="240" w:lineRule="auto"/>
        <w:ind w:left="0" w:firstLine="360"/>
        <w:jc w:val="thaiDistribute"/>
        <w:rPr>
          <w:rFonts w:asciiTheme="minorBidi" w:hAnsiTheme="minorBidi" w:cs="Cordia New"/>
          <w:noProof/>
          <w:sz w:val="32"/>
          <w:szCs w:val="32"/>
          <w:lang w:bidi="th-TH"/>
        </w:rPr>
      </w:pPr>
      <w:r w:rsidRPr="00F46E9D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ใบอนุญาตสิ้นอายุ </w:t>
      </w:r>
      <w:r w:rsidRPr="00F46E9D">
        <w:rPr>
          <w:rFonts w:asciiTheme="minorBidi" w:hAnsiTheme="minorBidi"/>
          <w:noProof/>
          <w:sz w:val="32"/>
          <w:szCs w:val="32"/>
        </w:rPr>
        <w:t>31</w:t>
      </w:r>
      <w:r w:rsidRPr="00F46E9D">
        <w:rPr>
          <w:rFonts w:asciiTheme="minorBidi" w:hAnsiTheme="minorBidi" w:cs="Cordia New"/>
          <w:noProof/>
          <w:sz w:val="32"/>
          <w:szCs w:val="32"/>
          <w:cs/>
          <w:lang w:bidi="th-TH"/>
        </w:rPr>
        <w:t>ธันวาคม ของปีที่ออกใบอนุญาต</w:t>
      </w:r>
    </w:p>
    <w:p w14:paraId="0ED6FED6" w14:textId="77777777" w:rsidR="00F46E9D" w:rsidRDefault="00575FAF" w:rsidP="00F46E9D">
      <w:pPr>
        <w:pStyle w:val="ListParagraph"/>
        <w:tabs>
          <w:tab w:val="left" w:pos="709"/>
        </w:tabs>
        <w:spacing w:after="0" w:line="240" w:lineRule="auto"/>
        <w:ind w:left="360"/>
        <w:jc w:val="thaiDistribute"/>
        <w:rPr>
          <w:rFonts w:asciiTheme="minorBidi" w:hAnsiTheme="minorBidi"/>
          <w:noProof/>
          <w:sz w:val="32"/>
          <w:szCs w:val="32"/>
        </w:rPr>
      </w:pPr>
      <w:r w:rsidRPr="00F46E9D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หมายเหตุ</w:t>
      </w:r>
    </w:p>
    <w:p w14:paraId="2CD84FCF" w14:textId="77777777" w:rsidR="00F46E9D" w:rsidRDefault="00575FAF" w:rsidP="00F46E9D">
      <w:pPr>
        <w:pStyle w:val="ListParagraph"/>
        <w:tabs>
          <w:tab w:val="left" w:pos="709"/>
        </w:tabs>
        <w:spacing w:after="0" w:line="240" w:lineRule="auto"/>
        <w:ind w:left="360"/>
        <w:jc w:val="thaiDistribute"/>
        <w:rPr>
          <w:rFonts w:asciiTheme="minorBidi" w:hAnsiTheme="minorBidi"/>
          <w:noProof/>
          <w:sz w:val="32"/>
          <w:szCs w:val="32"/>
        </w:rPr>
      </w:pPr>
      <w:r w:rsidRPr="00F46E9D">
        <w:rPr>
          <w:rFonts w:asciiTheme="minorBidi" w:hAnsiTheme="minorBidi"/>
          <w:noProof/>
          <w:sz w:val="32"/>
          <w:szCs w:val="32"/>
        </w:rPr>
        <w:lastRenderedPageBreak/>
        <w:t xml:space="preserve">1) </w:t>
      </w:r>
      <w:r w:rsidRPr="00F46E9D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ในกรณีที่คำขอหรือเอกสารหลักฐานไม่ครบถ้วน และ</w:t>
      </w:r>
      <w:r w:rsidRPr="00F46E9D">
        <w:rPr>
          <w:rFonts w:asciiTheme="minorBidi" w:hAnsiTheme="minorBidi"/>
          <w:noProof/>
          <w:sz w:val="32"/>
          <w:szCs w:val="32"/>
        </w:rPr>
        <w:t>/</w:t>
      </w:r>
      <w:r w:rsidRPr="00F46E9D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หรือ มีความบกพร่องไม่สมบูรณ์เป็นเหตุให้ไม่สามารถพิจารณาได้เจ้าหน้าที่จะจัดทำบันทึกความบกพร่องของรายการเอกสาหรือหลักฐานที่ต้องยื่นเพิ่มเติมโดยผู้รับบริการจะต้องดำเนินการแก้ไขหรือยื่นเอกสารเพิ่มเติมภายในระยะเวลาที่กำหนดในบันทึก มิเช่นนั้นจะถือว่าผู้รับบริการละทิ้งคำขอ</w:t>
      </w:r>
    </w:p>
    <w:p w14:paraId="79E836AD" w14:textId="77777777" w:rsidR="00F46E9D" w:rsidRDefault="00575FAF" w:rsidP="00F46E9D">
      <w:pPr>
        <w:pStyle w:val="ListParagraph"/>
        <w:tabs>
          <w:tab w:val="left" w:pos="709"/>
        </w:tabs>
        <w:spacing w:after="0" w:line="240" w:lineRule="auto"/>
        <w:ind w:left="360"/>
        <w:jc w:val="thaiDistribute"/>
        <w:rPr>
          <w:rFonts w:asciiTheme="minorBidi" w:hAnsiTheme="minorBidi"/>
          <w:noProof/>
          <w:sz w:val="32"/>
          <w:szCs w:val="32"/>
        </w:rPr>
      </w:pPr>
      <w:r w:rsidRPr="00F46E9D">
        <w:rPr>
          <w:rFonts w:asciiTheme="minorBidi" w:hAnsiTheme="minorBidi"/>
          <w:noProof/>
          <w:sz w:val="32"/>
          <w:szCs w:val="32"/>
        </w:rPr>
        <w:t>2)</w:t>
      </w:r>
      <w:r w:rsidRPr="00F46E9D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 และแจ้งผลการพิจารณาภายใน </w:t>
      </w:r>
      <w:r w:rsidRPr="00F46E9D">
        <w:rPr>
          <w:rFonts w:asciiTheme="minorBidi" w:hAnsiTheme="minorBidi"/>
          <w:noProof/>
          <w:sz w:val="32"/>
          <w:szCs w:val="32"/>
        </w:rPr>
        <w:t xml:space="preserve">7 </w:t>
      </w:r>
      <w:r w:rsidRPr="00F46E9D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วันนับแต่วันพิจารณาแล้วเสร็จ</w:t>
      </w:r>
    </w:p>
    <w:p w14:paraId="6F97D447" w14:textId="77777777" w:rsidR="00F46E9D" w:rsidRDefault="00575FAF" w:rsidP="00F46E9D">
      <w:pPr>
        <w:pStyle w:val="ListParagraph"/>
        <w:tabs>
          <w:tab w:val="left" w:pos="709"/>
        </w:tabs>
        <w:spacing w:after="0" w:line="240" w:lineRule="auto"/>
        <w:ind w:left="360"/>
        <w:jc w:val="thaiDistribute"/>
        <w:rPr>
          <w:rFonts w:asciiTheme="minorBidi" w:hAnsiTheme="minorBidi"/>
          <w:noProof/>
          <w:sz w:val="32"/>
          <w:szCs w:val="32"/>
        </w:rPr>
      </w:pPr>
      <w:r w:rsidRPr="00F46E9D">
        <w:rPr>
          <w:rFonts w:asciiTheme="minorBidi" w:hAnsiTheme="minorBidi"/>
          <w:noProof/>
          <w:sz w:val="32"/>
          <w:szCs w:val="32"/>
        </w:rPr>
        <w:t xml:space="preserve">3) </w:t>
      </w:r>
      <w:r w:rsidRPr="00F46E9D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ให้ตรวจสอบเอกสารสำหรับยื่นคำขอฯตามแบบตรวจสอบคำขอฯ </w:t>
      </w:r>
      <w:r w:rsidRPr="00F46E9D">
        <w:rPr>
          <w:rFonts w:asciiTheme="minorBidi" w:hAnsiTheme="minorBidi"/>
          <w:noProof/>
          <w:sz w:val="32"/>
          <w:szCs w:val="32"/>
        </w:rPr>
        <w:t xml:space="preserve">(Self Assessment Report) </w:t>
      </w:r>
      <w:r w:rsidRPr="00F46E9D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ให้ครบถ้วนถูกต้องในทุกรายการและลงนามรับรอง</w:t>
      </w:r>
    </w:p>
    <w:p w14:paraId="7254DDEE" w14:textId="52E91F18" w:rsidR="008E2900" w:rsidRDefault="00575FAF" w:rsidP="00F46E9D">
      <w:pPr>
        <w:pStyle w:val="ListParagraph"/>
        <w:tabs>
          <w:tab w:val="left" w:pos="709"/>
        </w:tabs>
        <w:spacing w:after="0" w:line="240" w:lineRule="auto"/>
        <w:ind w:left="360"/>
        <w:jc w:val="thaiDistribute"/>
        <w:rPr>
          <w:rFonts w:asciiTheme="minorBidi" w:hAnsiTheme="minorBidi"/>
          <w:noProof/>
          <w:sz w:val="32"/>
          <w:szCs w:val="32"/>
        </w:rPr>
      </w:pPr>
      <w:r w:rsidRPr="00F46E9D">
        <w:rPr>
          <w:rFonts w:asciiTheme="minorBidi" w:hAnsiTheme="minorBidi"/>
          <w:noProof/>
          <w:sz w:val="32"/>
          <w:szCs w:val="32"/>
        </w:rPr>
        <w:t xml:space="preserve">4) </w:t>
      </w:r>
      <w:r w:rsidRPr="00F46E9D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ผู้ดำเนินกิจการ หรือ ผู้รับมอบอำนาจที่มายื่นคำขอฯ ต้องสามารถให้ข้อมูลรายละเอียดเกี่ยวกับคำขอฯ ได้อย่างถูกต้องครบถ้วน และมีอำนาจตัดสินใจและลงนามรับทราบข้อบกพร่องได้ </w:t>
      </w:r>
      <w:r w:rsidRPr="00F46E9D">
        <w:rPr>
          <w:rFonts w:asciiTheme="minorBidi" w:hAnsiTheme="minorBidi"/>
          <w:noProof/>
          <w:sz w:val="32"/>
          <w:szCs w:val="32"/>
        </w:rPr>
        <w:t>(</w:t>
      </w:r>
      <w:r w:rsidRPr="00F46E9D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ไม่ใช่ผู้ดำเนินกิจการหรือกรรมการผู้มีอำนาจของนิติบุคคลให้มีหนังสือมอบอำนาจให้มีอำนาจดำเนินการแทนแนบด้วย</w:t>
      </w:r>
      <w:r w:rsidRPr="00F46E9D">
        <w:rPr>
          <w:rFonts w:asciiTheme="minorBidi" w:hAnsiTheme="minorBidi"/>
          <w:noProof/>
          <w:sz w:val="32"/>
          <w:szCs w:val="32"/>
        </w:rPr>
        <w:t>)</w:t>
      </w:r>
    </w:p>
    <w:p w14:paraId="545AC7EA" w14:textId="77777777" w:rsidR="00F46E9D" w:rsidRPr="000C2AAC" w:rsidRDefault="00F46E9D" w:rsidP="00F46E9D">
      <w:pPr>
        <w:pStyle w:val="ListParagraph"/>
        <w:tabs>
          <w:tab w:val="left" w:pos="709"/>
        </w:tabs>
        <w:spacing w:after="0" w:line="240" w:lineRule="auto"/>
        <w:ind w:left="360"/>
        <w:jc w:val="thaiDistribute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0E3F43A4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ผู้รับอนุญาต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ผู้รับมอบอำนาจ ยื่นเอกสารที่</w:t>
            </w:r>
            <w:r w:rsidR="00F46E9D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กลุ่มงานคุ้มครองผู้บริโภคและเภสัชสาธารณสุข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และตรวจเอกสารตาม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Checklist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และ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Self Assessment Report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3D95E78A" w14:textId="42F1D9C4" w:rsidR="00313D38" w:rsidRPr="000C2AAC" w:rsidRDefault="00F46E9D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F46E9D" w:rsidRPr="000C2AAC" w14:paraId="28FFDC55" w14:textId="77777777" w:rsidTr="00313D38">
        <w:tc>
          <w:tcPr>
            <w:tcW w:w="675" w:type="dxa"/>
            <w:vAlign w:val="center"/>
          </w:tcPr>
          <w:p w14:paraId="0484D54C" w14:textId="77777777" w:rsidR="00F46E9D" w:rsidRPr="00AC4ACB" w:rsidRDefault="00F46E9D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76F774EF" w14:textId="77777777" w:rsidR="00F46E9D" w:rsidRPr="00AC4ACB" w:rsidRDefault="00F46E9D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0E4DFB19" w14:textId="77777777" w:rsidR="00F46E9D" w:rsidRPr="00AC4ACB" w:rsidRDefault="00F46E9D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76709B83" w14:textId="32141305" w:rsidR="00F46E9D" w:rsidRPr="000C2AAC" w:rsidRDefault="00F46E9D" w:rsidP="00F46E9D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งานใบอนุญาต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ตรวจสอบข้อมูลประวัติ เงื่อนไข และคุณสมบัติที่กฎหมายกำหนด</w:t>
            </w:r>
            <w:r w:rsidR="00341C35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และลงข้อมูลในระบบคอมพิวเตอร์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368" w:type="dxa"/>
          </w:tcPr>
          <w:p w14:paraId="590ADD29" w14:textId="36279E66" w:rsidR="00F46E9D" w:rsidRPr="000C2AAC" w:rsidRDefault="00B40D5B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1</w:t>
            </w:r>
            <w:r w:rsidR="00F46E9D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="00F46E9D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10D34F61" w14:textId="27402A0C" w:rsidR="00F46E9D" w:rsidRPr="000C2AAC" w:rsidRDefault="00F46E9D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1598FBC8" w14:textId="77777777" w:rsidR="00F46E9D" w:rsidRPr="000C2AAC" w:rsidRDefault="00F46E9D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41C35" w:rsidRPr="000C2AAC" w14:paraId="16FBED69" w14:textId="77777777" w:rsidTr="00313D38">
        <w:tc>
          <w:tcPr>
            <w:tcW w:w="675" w:type="dxa"/>
            <w:vAlign w:val="center"/>
          </w:tcPr>
          <w:p w14:paraId="2202E9CB" w14:textId="12DFFC0C" w:rsidR="00341C35" w:rsidRPr="00AC4ACB" w:rsidRDefault="00B40D5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noProof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3</w:t>
            </w:r>
            <w:r w:rsidR="00341C35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227AC4D2" w14:textId="77777777" w:rsidR="00341C35" w:rsidRPr="00AC4ACB" w:rsidRDefault="00341C35" w:rsidP="00DD3B95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</w:p>
          <w:p w14:paraId="64CFDB00" w14:textId="77777777" w:rsidR="00341C35" w:rsidRPr="00AC4ACB" w:rsidRDefault="00341C35" w:rsidP="00313D38">
            <w:pP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</w:pPr>
          </w:p>
        </w:tc>
        <w:tc>
          <w:tcPr>
            <w:tcW w:w="2592" w:type="dxa"/>
          </w:tcPr>
          <w:p w14:paraId="5ADD8334" w14:textId="77777777" w:rsidR="00341C35" w:rsidRPr="000C2AAC" w:rsidRDefault="00341C35" w:rsidP="00DD3B95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ผู้มีอำนาจลงนาม พิจารณาอนุญาตหรือไม่อนุญาต</w:t>
            </w:r>
          </w:p>
          <w:p w14:paraId="15116911" w14:textId="77777777" w:rsidR="00341C35" w:rsidRPr="000C2AAC" w:rsidRDefault="00341C35" w:rsidP="00313D38">
            <w:pP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</w:pPr>
          </w:p>
        </w:tc>
        <w:tc>
          <w:tcPr>
            <w:tcW w:w="1368" w:type="dxa"/>
          </w:tcPr>
          <w:p w14:paraId="57F87163" w14:textId="4A044BDA" w:rsidR="00341C35" w:rsidRPr="000C2AAC" w:rsidRDefault="00341C35" w:rsidP="00452B6B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5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7122D65A" w14:textId="24AE180D" w:rsidR="00341C35" w:rsidRPr="000C2AAC" w:rsidRDefault="00341C35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lastRenderedPageBreak/>
              <w:t>สาธารณสุข</w:t>
            </w:r>
          </w:p>
        </w:tc>
        <w:tc>
          <w:tcPr>
            <w:tcW w:w="1799" w:type="dxa"/>
          </w:tcPr>
          <w:p w14:paraId="60863068" w14:textId="77777777" w:rsidR="00341C35" w:rsidRPr="000C2AAC" w:rsidRDefault="00341C35" w:rsidP="00452B6B">
            <w:pPr>
              <w:rPr>
                <w:rFonts w:asciiTheme="minorBidi" w:hAnsiTheme="minorBidi"/>
                <w:noProof/>
                <w:sz w:val="32"/>
                <w:szCs w:val="32"/>
              </w:rPr>
            </w:pPr>
          </w:p>
        </w:tc>
      </w:tr>
      <w:tr w:rsidR="00341C35" w:rsidRPr="000C2AAC" w14:paraId="24EE2AD7" w14:textId="77777777" w:rsidTr="00313D38">
        <w:tc>
          <w:tcPr>
            <w:tcW w:w="675" w:type="dxa"/>
            <w:vAlign w:val="center"/>
          </w:tcPr>
          <w:p w14:paraId="4F3DECB2" w14:textId="4ACC100D" w:rsidR="00341C35" w:rsidRPr="00AC4ACB" w:rsidRDefault="00B40D5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341C35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15AE4E58" w14:textId="77777777" w:rsidR="00341C35" w:rsidRPr="00AC4ACB" w:rsidRDefault="00341C35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14:paraId="5B004C1A" w14:textId="77777777" w:rsidR="00341C35" w:rsidRPr="00AC4ACB" w:rsidRDefault="00341C35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35745BE2" w14:textId="77777777" w:rsidR="00341C35" w:rsidRPr="000C2AAC" w:rsidRDefault="00341C35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ลงผลการพิจารณาในระบบคอมพิวเตอร์ แจ้งผลการพิจารณา ออกใบสั่งชำระค่าธรรมเนียม</w:t>
            </w:r>
          </w:p>
          <w:p w14:paraId="4BF5D028" w14:textId="77777777" w:rsidR="00341C35" w:rsidRPr="000C2AAC" w:rsidRDefault="00341C35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303F6D51" w14:textId="7FD20DC8" w:rsidR="00341C35" w:rsidRPr="000C2AAC" w:rsidRDefault="00B40D5B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341C35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="00341C35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0C518DA7" w14:textId="77777777" w:rsidR="00341C35" w:rsidRPr="000C2AAC" w:rsidRDefault="00341C35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สำนักงานคณะกรรมการอาหารและยา</w:t>
            </w:r>
          </w:p>
        </w:tc>
        <w:tc>
          <w:tcPr>
            <w:tcW w:w="1799" w:type="dxa"/>
          </w:tcPr>
          <w:p w14:paraId="2FB3EF40" w14:textId="77777777" w:rsidR="00341C35" w:rsidRPr="000C2AAC" w:rsidRDefault="00341C35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44F5F55" w14:textId="4B2F0742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10 </w:t>
      </w:r>
      <w:r w:rsidR="00A664A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bookmarkStart w:id="0" w:name="_GoBack"/>
      <w:bookmarkEnd w:id="0"/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701"/>
        <w:gridCol w:w="1134"/>
        <w:gridCol w:w="1134"/>
        <w:gridCol w:w="992"/>
        <w:gridCol w:w="2623"/>
      </w:tblGrid>
      <w:tr w:rsidR="00AC4ACB" w:rsidRPr="000C2AAC" w14:paraId="1CAEAB76" w14:textId="77777777" w:rsidTr="00B40D5B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127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701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134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134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992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2623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B40D5B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701" w:type="dxa"/>
          </w:tcPr>
          <w:p w14:paraId="14F8955D" w14:textId="6A4AD570" w:rsidR="00452B6B" w:rsidRPr="000C2AAC" w:rsidRDefault="00AC4ACB" w:rsidP="00B40D5B">
            <w:pPr>
              <w:rPr>
                <w:rFonts w:asciiTheme="minorBidi" w:hAnsiTheme="minorBidi"/>
                <w:rtl/>
                <w:cs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  <w:r w:rsidR="00B40D5B"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  <w:t xml:space="preserve"> </w:t>
            </w:r>
            <w:r w:rsidR="00B40D5B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กระทรวงมหาด ไทย</w:t>
            </w:r>
          </w:p>
        </w:tc>
        <w:tc>
          <w:tcPr>
            <w:tcW w:w="1134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14:paraId="2B0F3FB9" w14:textId="77777777" w:rsidR="00B40D5B" w:rsidRDefault="00AC4ACB" w:rsidP="00B40D5B">
            <w:pPr>
              <w:tabs>
                <w:tab w:val="left" w:pos="337"/>
              </w:tabs>
              <w:rPr>
                <w:rFonts w:ascii="CordiaUPC" w:hAnsi="CordiaUPC" w:cs="CordiaUPC"/>
                <w:noProof/>
                <w:sz w:val="32"/>
                <w:szCs w:val="32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ของผู้ที่เกี่ยวข้อง เพื่อประกอบการพิจารณาในเอกสาร  ตามแต่ละกรณีดังต่อไปนี้</w:t>
            </w:r>
          </w:p>
          <w:p w14:paraId="215CF0C4" w14:textId="77777777" w:rsidR="00B40D5B" w:rsidRDefault="00AC4ACB" w:rsidP="00B40D5B">
            <w:pPr>
              <w:tabs>
                <w:tab w:val="left" w:pos="337"/>
              </w:tabs>
              <w:rPr>
                <w:rFonts w:ascii="CordiaUPC" w:hAnsi="CordiaUPC" w:cs="CordiaUPC"/>
                <w:noProof/>
                <w:sz w:val="32"/>
                <w:szCs w:val="32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ผู้ขอรับอนุญาต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  <w:p w14:paraId="185212BB" w14:textId="030E6F1A" w:rsidR="00B40D5B" w:rsidRDefault="00AC4ACB" w:rsidP="00B40D5B">
            <w:pPr>
              <w:tabs>
                <w:tab w:val="left" w:pos="337"/>
              </w:tabs>
              <w:rPr>
                <w:rFonts w:ascii="CordiaUPC" w:hAnsi="CordiaUPC" w:cs="CordiaUPC"/>
                <w:noProof/>
                <w:sz w:val="32"/>
                <w:szCs w:val="32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ผู้รับการแต่งตั้งจาก</w:t>
            </w:r>
            <w:r w:rsidR="00D205EF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 xml:space="preserve">  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นิติบุคคลให้เป็นผู้ดำเนินกิจการ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  <w:p w14:paraId="5EEE9BFC" w14:textId="0A160FEE" w:rsidR="00452B6B" w:rsidRPr="000C2AAC" w:rsidRDefault="00AC4ACB" w:rsidP="00D205EF">
            <w:pPr>
              <w:tabs>
                <w:tab w:val="left" w:pos="337"/>
              </w:tabs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ผู้มีอำนาจลงนามของนิติบุคคล ที่เป็นผู้ลงนามแต่งตั้งผู้ดำเนินกิจการ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ผู้รับมอบอำนาจให้ดำเนินการแทน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กรณีที่ทำหนังสือมอบอำนาจให้ทำการแทน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ผู้มอบอำนาจให้ดำเนินการแทน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กรณีที่ทำหนังสือมอบอำนาจให้ทำการแทน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ผู้ยินยอมให้ใช้สถานที่ฯ หรือ ผู้ให้เช่าสถานที่ฯ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แล้วแต่กรณี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ผู้มีหน้าที่ปฏิบัติการ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กรณีที่ผู้ดำเนินกิจการเป็นบุคคลต่างด้าว ให้ใช้หลักฐาน ดังนี้แทน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 w:rsidR="00D205EF"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  <w:t>1.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 สำเนาหนังสือเดินทาง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(passport)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พร้อมรับรองสำเนาถูกต้อง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 w:rsidR="00D205EF"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  <w:t>2.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 สำเนาหนังสือขออนุญาตทำงานที่ออกโดยกระทรวงแรงงานฯพร้อมรับรองสำเนาถูกต้อง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140B7D06" w14:textId="77777777" w:rsidTr="00B40D5B">
        <w:trPr>
          <w:jc w:val="center"/>
        </w:trPr>
        <w:tc>
          <w:tcPr>
            <w:tcW w:w="675" w:type="dxa"/>
            <w:vAlign w:val="center"/>
          </w:tcPr>
          <w:p w14:paraId="5FEE439C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14:paraId="52A498C7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701" w:type="dxa"/>
          </w:tcPr>
          <w:p w14:paraId="0F85F3B8" w14:textId="45B6E001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  <w:r w:rsidR="00D205EF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 xml:space="preserve"> กระทรวงมหาด ไทย</w:t>
            </w:r>
          </w:p>
        </w:tc>
        <w:tc>
          <w:tcPr>
            <w:tcW w:w="1134" w:type="dxa"/>
          </w:tcPr>
          <w:p w14:paraId="20E3A320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57F5CED3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0C0C6A71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14:paraId="535C3935" w14:textId="085C057A" w:rsidR="00452B6B" w:rsidRPr="000C2AAC" w:rsidRDefault="00AC4ACB" w:rsidP="00D205EF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ของสถานที่ที่ขออนุญาต และของผู้ที่เกี่ยวข้อง เพื่อประกอบการพิจารณาในเอกสาร  ตามแต่ละกรณีดังต่อไปนี้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ผู้ขอรับอนุญาต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ผู้รับการแต่งตั้งจากนิติบุคคลให้เป็นผู้ดำเนินกิจการ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ผู้มีอำนาจลงนามของนิติบุคคล ที่เป็นผู้ลงนามแต่งตั้งผู้ดำเนินกิจการ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ผู้รับมอบอำนาจให้ดำเนินการแทน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กรณีที่ทำหนังสือมอบอำนาจให้ทำการแทน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ผู้มอบอำนาจให้ดำเนินการแทน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กรณีที่ทำหนังสือมอบอำนาจให้ทำการแทน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ผู้ยินยอมให้ใช้สถานที่ฯ หรือ ผู้ให้เช่าสถานที่ฯ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แล้วแต่กรณี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ผู้มีหน้าที่ปฏิบัติการ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กรณีที่ผู้ดำเนินกิจการเป็นบุคคลต่างด้าว ให้ใช้หลักฐาน ดังนี้แทน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 w:rsidR="00D205EF"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  <w:t>1.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 สำเนาหนังสือเดินทาง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(passport)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พร้อมรับรองสำเนาถูกต้อง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 w:rsidR="00D205EF"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  <w:t>2.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 สำเนาหนังสือขออนุญาตทำงานที่ออกโดยกระทรวง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แรงงานฯพร้อมรับรองสำเนาถูกต้อง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1559"/>
        <w:gridCol w:w="1134"/>
        <w:gridCol w:w="1276"/>
        <w:gridCol w:w="1134"/>
        <w:gridCol w:w="2198"/>
      </w:tblGrid>
      <w:tr w:rsidR="00600A25" w:rsidRPr="000C2AAC" w14:paraId="14EA5AED" w14:textId="77777777" w:rsidTr="00D205E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410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559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134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276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2198" w:type="dxa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D205E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410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แบบแปลนสถานที่ผลิตยาแผนโบราณที่ได้รับอนุมัติ และผ่านการตรวจความเหมาะสมของสถานที่ฯที่จะขอรับอนุญาตจากเจ้าหน้าที่แล้ว</w:t>
            </w:r>
          </w:p>
        </w:tc>
        <w:tc>
          <w:tcPr>
            <w:tcW w:w="1559" w:type="dxa"/>
          </w:tcPr>
          <w:p w14:paraId="5FD3D152" w14:textId="1CD2E706" w:rsidR="00AC4ACB" w:rsidRPr="00D205EF" w:rsidRDefault="00AC4ACB" w:rsidP="00AC4ACB">
            <w:pPr>
              <w:rPr>
                <w:rFonts w:asciiTheme="minorBidi" w:hAnsiTheme="minorBidi"/>
                <w:cs/>
                <w:lang w:bidi="th-TH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สำนักงานคณะกรรมการอาหารและยา</w:t>
            </w:r>
            <w:r w:rsidR="00D205EF" w:rsidRPr="00D205EF">
              <w:rPr>
                <w:rFonts w:asciiTheme="minorBidi" w:hAnsiTheme="minorBidi"/>
                <w:sz w:val="32"/>
                <w:szCs w:val="32"/>
              </w:rPr>
              <w:t>/</w:t>
            </w:r>
            <w:r w:rsidR="00D205EF" w:rsidRPr="00D205EF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สสจ.</w:t>
            </w:r>
          </w:p>
        </w:tc>
        <w:tc>
          <w:tcPr>
            <w:tcW w:w="1134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198" w:type="dxa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ผลการตรวจสถานที่จะต้องสรุปว่า มีการสร้างสอดคล้องกับแบบแปลนที่ได้รับอนุมัติ และเหมาะสมที่จะเป็นสถานที่ผลิตยาแผนโบราณ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4D757D0C" w14:textId="77777777" w:rsidTr="00D205EF">
        <w:tc>
          <w:tcPr>
            <w:tcW w:w="675" w:type="dxa"/>
            <w:vAlign w:val="center"/>
          </w:tcPr>
          <w:p w14:paraId="17C80FB2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410" w:type="dxa"/>
          </w:tcPr>
          <w:p w14:paraId="710EE23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คำขออนุญาตผลิต ขาย นำหรือสั่งเข้ามาในราขอณาจักร ซึ่งยาแผนโบราณ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.1)</w:t>
            </w:r>
          </w:p>
        </w:tc>
        <w:tc>
          <w:tcPr>
            <w:tcW w:w="1559" w:type="dxa"/>
          </w:tcPr>
          <w:p w14:paraId="6308A3C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5D7F0C3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14:paraId="6E0553E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5D71AE2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198" w:type="dxa"/>
          </w:tcPr>
          <w:p w14:paraId="6D32B5C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52B07E7F" w14:textId="77777777" w:rsidTr="00D205EF">
        <w:tc>
          <w:tcPr>
            <w:tcW w:w="675" w:type="dxa"/>
            <w:vAlign w:val="center"/>
          </w:tcPr>
          <w:p w14:paraId="2F4B0DB4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410" w:type="dxa"/>
          </w:tcPr>
          <w:p w14:paraId="6D596BC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รูปถ่ายสี พื้นหลังเรียบ หน้าตรง ใบหน้าชัดเจน ไม่ยิ้ม ไม่สวมหมวกหรือแว่นดำ ของผู้ขออนุญาต ขนาด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3x4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เซนติเมตร ถ่ายไว้ไม่เกิน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เดือน</w:t>
            </w:r>
          </w:p>
        </w:tc>
        <w:tc>
          <w:tcPr>
            <w:tcW w:w="1559" w:type="dxa"/>
          </w:tcPr>
          <w:p w14:paraId="1A88DD1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0F971B9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14:paraId="330B48D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52F5AAF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198" w:type="dxa"/>
          </w:tcPr>
          <w:p w14:paraId="35AD415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อัดด้วยกระดาษโฟโต้ไม่ใช่ปริ้นท์สีจากเครื่องพิมพ์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416FC7C4" w14:textId="77777777" w:rsidTr="00D205EF">
        <w:tc>
          <w:tcPr>
            <w:tcW w:w="675" w:type="dxa"/>
            <w:vAlign w:val="center"/>
          </w:tcPr>
          <w:p w14:paraId="57F1AA72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410" w:type="dxa"/>
          </w:tcPr>
          <w:p w14:paraId="6D24CF3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ใบรับรองแพทย์ของผู้ขออนุญาต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/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ผู้ดำเนินกิจการ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และผู้มีหน้าที่ปฏิบัติการ</w:t>
            </w:r>
          </w:p>
        </w:tc>
        <w:tc>
          <w:tcPr>
            <w:tcW w:w="1559" w:type="dxa"/>
          </w:tcPr>
          <w:p w14:paraId="382EA88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71052A5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14:paraId="6E358AB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1717834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198" w:type="dxa"/>
          </w:tcPr>
          <w:p w14:paraId="7C14B4F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ระบุการตรวจโรคต้องห้ามตามประกาศฯ ได้แก่ โรคเรื้อน วัณโรคในระยะอันตราย โรคเท้าช้างในระยะปรากฏ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อาการเป็นที่รังเกียจแก่สังคม โรคติดยาเสพติดให้โทษอย่างร้ายแรง และโรคพิษสุราเรื้อรัง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และอายุของใบรับรองแพทย์ไม่เกิน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เดือน ณ วันที่มายื่นคำขอ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06EFC0D2" w14:textId="77777777" w:rsidTr="00D205EF">
        <w:tc>
          <w:tcPr>
            <w:tcW w:w="675" w:type="dxa"/>
            <w:vAlign w:val="center"/>
          </w:tcPr>
          <w:p w14:paraId="784F883C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410" w:type="dxa"/>
          </w:tcPr>
          <w:p w14:paraId="1E2A646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เอกสารแสดงหลักทรัพย์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กรณีบุคคลธรรมดาเป็นผู้ขออนุญาตฯ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14:paraId="5B5B828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60ABB2E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14:paraId="35FB792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0B628A5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198" w:type="dxa"/>
          </w:tcPr>
          <w:p w14:paraId="5E6294B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ตัวอย่าง เช่น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"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สำเนาสมุดบัญชีเงินฝาก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"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ที่เป็นปัจจุบัน พร้อมนำสมุดเงินฝากตัวจริงมาแสดง โดยมีเงินในบัญชีตั้งแต่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10,000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หนึ่งหมื่นบาทถ้วน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ขึ้นไป พร้อมรับรองสำเนาถูกต้อง หรือ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"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สำเนาโฉนดที่ดิน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"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ที่ไม่ติดภาระผูกพัน และระบุชื่อในโฉนดเป็นชื่อผู้ขออนุญาต พร้อมรับรองสำเนาถูกต้อง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7C3BDA65" w14:textId="77777777" w:rsidTr="00D205EF">
        <w:tc>
          <w:tcPr>
            <w:tcW w:w="675" w:type="dxa"/>
            <w:vAlign w:val="center"/>
          </w:tcPr>
          <w:p w14:paraId="36C4DC55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410" w:type="dxa"/>
          </w:tcPr>
          <w:p w14:paraId="39456A8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หนังสือรับรองนิติบุคคล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เฉพาะกรณีผู้ขออนุญาตฯเป็นนิติบุคคล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14:paraId="3714284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1B5A6CA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14:paraId="770757B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6FBC52B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198" w:type="dxa"/>
          </w:tcPr>
          <w:p w14:paraId="26BEAE9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ต้องระบุเลขที่ตั้งของสถานที่ที่จะขออนุญาตเป็นสำนักงานสาขา หรือสำนักงานใหญ่ในหนังสือรับรองนิติบุคคล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/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นิติบุคคลที่ออกให้จะต้องมีอายุไม่เกิน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เดือนนับถึงวันที่มายื่นคำขอฯ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09832EC3" w14:textId="77777777" w:rsidTr="00D205EF">
        <w:tc>
          <w:tcPr>
            <w:tcW w:w="675" w:type="dxa"/>
            <w:vAlign w:val="center"/>
          </w:tcPr>
          <w:p w14:paraId="1F366036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410" w:type="dxa"/>
          </w:tcPr>
          <w:p w14:paraId="0415B37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เอกสารแสดงกรรมสิทธิ์ในสถานที่ฯ</w:t>
            </w:r>
          </w:p>
        </w:tc>
        <w:tc>
          <w:tcPr>
            <w:tcW w:w="1559" w:type="dxa"/>
          </w:tcPr>
          <w:p w14:paraId="4F937AE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67DEEE7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14:paraId="6E6F69C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4339DE9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198" w:type="dxa"/>
          </w:tcPr>
          <w:p w14:paraId="311EC64A" w14:textId="77777777" w:rsidR="00D205EF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ได้แก่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สำเนาทะเบียนบ้านของสถานที่ ที่ระบุชื่อเจ้าบ้าน หรือ ผู้ยื่นขอทะเบียนบ้าน เป็นชื่อผู้ขออนุญาต หรือ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หนังสือยินยอมให้ใช้สถานที่ โดยมี </w:t>
            </w:r>
          </w:p>
          <w:p w14:paraId="013FEE80" w14:textId="77777777" w:rsidR="00D205EF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2.1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หลักฐานแสดงความสัมพันธ์ระหว่างผู้ให้ความยินยอมและผู้ขออนุญาต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ต้องเป็นเครือญาติกัน หรือมีนามสกุลเดียวกัน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ระบุความสัมพันธ์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)) </w:t>
            </w:r>
          </w:p>
          <w:p w14:paraId="6EB65EC7" w14:textId="77777777" w:rsidR="00D205EF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2.2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เอกสารแสดงกรรมสิทธิ์ในสถานที่ ของผู้ยินยอมให้ใช้สถานที่ </w:t>
            </w:r>
          </w:p>
          <w:p w14:paraId="072C64E4" w14:textId="77777777" w:rsidR="00D205EF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2.3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สำเนาทะเบียนบ้านของผู้ยินยอมให้ใช้สถานที่ </w:t>
            </w:r>
          </w:p>
          <w:p w14:paraId="717A2642" w14:textId="77777777" w:rsidR="00D205EF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2.4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สำเนาบัตรประชาชนของผู้ยินยอม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ให้ใช้สถานที่ หรือ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สัญญาเช่า ประกอบด้วย </w:t>
            </w:r>
          </w:p>
          <w:p w14:paraId="78048E1C" w14:textId="77777777" w:rsidR="00D205EF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3.1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สำเนาสัญญาเช่า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ระบุที่อยู่ของ สถานที่ที่ให้เช่าครบถ้วนชัดเจนในสัญญา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</w:p>
          <w:p w14:paraId="061374F0" w14:textId="77777777" w:rsidR="00D205EF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3.2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เอกสารแสดงกรรมสิทธิ์ในสถานที่ของผู้ให้เช่า </w:t>
            </w:r>
          </w:p>
          <w:p w14:paraId="6513A93E" w14:textId="77777777" w:rsidR="00D205EF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3.3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สำเนาทะเบียนบ้านของผู้ให้เช่า </w:t>
            </w:r>
          </w:p>
          <w:p w14:paraId="1E1E3FD2" w14:textId="3E50ABE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3.4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สำเนาบัตรประชาชนของผู้ให้เช่า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7F03B95C" w14:textId="77777777" w:rsidTr="00D205EF">
        <w:tc>
          <w:tcPr>
            <w:tcW w:w="675" w:type="dxa"/>
            <w:vAlign w:val="center"/>
          </w:tcPr>
          <w:p w14:paraId="08A5AFA8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410" w:type="dxa"/>
          </w:tcPr>
          <w:p w14:paraId="5750781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สัญญาระหว่างผู้รับอนุญาต และผู้มีหน้าที่ปฏิบัติการ</w:t>
            </w:r>
          </w:p>
        </w:tc>
        <w:tc>
          <w:tcPr>
            <w:tcW w:w="1559" w:type="dxa"/>
          </w:tcPr>
          <w:p w14:paraId="451B6C0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480B734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14:paraId="7A52298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3D0F3B5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198" w:type="dxa"/>
          </w:tcPr>
          <w:p w14:paraId="0C644DA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ตามแบบฟอร์มที่ อย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กำหนด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/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อย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จะคืนให้เก็บไว้ที่ผู้รับอนุญาต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(1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และผู้มีหน้าที่ปฏิบัติการ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(1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หลังจากที่ผู้มีหน้าที่ปฏิบัติการมาแสดงตนและลงนามต่อหน้าเจ้าหน้าที่ในวันที่ยื่นคำขอ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1295E812" w14:textId="77777777" w:rsidTr="00D205EF">
        <w:tc>
          <w:tcPr>
            <w:tcW w:w="675" w:type="dxa"/>
            <w:vAlign w:val="center"/>
          </w:tcPr>
          <w:p w14:paraId="4CEAF961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410" w:type="dxa"/>
          </w:tcPr>
          <w:p w14:paraId="6D6DDAE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คำรับรองของผู้มีหน้าที่ปฏิบัติการ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.12)</w:t>
            </w:r>
          </w:p>
        </w:tc>
        <w:tc>
          <w:tcPr>
            <w:tcW w:w="1559" w:type="dxa"/>
          </w:tcPr>
          <w:p w14:paraId="2A74840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52F9B06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14:paraId="4FF1FBB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1151BB0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198" w:type="dxa"/>
          </w:tcPr>
          <w:p w14:paraId="07819DF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ผู้มีหน้าที่ปฏิบัติการมาแสดงตนและลงนามต่อหน้าเจ้าหน้าที่ในวันที่ยื่นคำขอ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4872A44B" w14:textId="77777777" w:rsidTr="00D205EF">
        <w:tc>
          <w:tcPr>
            <w:tcW w:w="675" w:type="dxa"/>
            <w:vAlign w:val="center"/>
          </w:tcPr>
          <w:p w14:paraId="1BF4BE20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410" w:type="dxa"/>
          </w:tcPr>
          <w:p w14:paraId="172EA55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สำเนาใบประกอบโรคศิลปะแผนโบราณในสาขาเวชกรรม หรือเภสัชกรรม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/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สำเนาใบประกอบวิชาชีพการแพทย์แผนไทย สาขาเวชกรรมไทย หรือเภสัชกรรมไทย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ไม่ใช่ผู้ประกอบวิชาชีพการแพทย์แผนไทยประยุกต์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พร้อมการรับรองสำเนาถูกต้อง</w:t>
            </w:r>
          </w:p>
        </w:tc>
        <w:tc>
          <w:tcPr>
            <w:tcW w:w="1559" w:type="dxa"/>
          </w:tcPr>
          <w:p w14:paraId="7389108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6C4B1D4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14:paraId="18AEDC6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07490F8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198" w:type="dxa"/>
          </w:tcPr>
          <w:p w14:paraId="18E5F19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กรณีมีการเปลี่ยนชื่อ นามสกุล คำนำหน้าชื่อ จะต้องมีการแก้ไขในใบประกอบวิชาชีพฯ หรือ แนบหลักฐานขอแก้ไขจากสภาวิชาชีพฯ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เช่น หลักฐานการชำระค่าธรรมเนียมเพื่อขอแก้ไข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 )</w:t>
            </w:r>
          </w:p>
        </w:tc>
      </w:tr>
      <w:tr w:rsidR="00AC4ACB" w:rsidRPr="000C2AAC" w14:paraId="248CC425" w14:textId="77777777" w:rsidTr="00D205EF">
        <w:tc>
          <w:tcPr>
            <w:tcW w:w="675" w:type="dxa"/>
            <w:vAlign w:val="center"/>
          </w:tcPr>
          <w:p w14:paraId="7115BB0B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410" w:type="dxa"/>
          </w:tcPr>
          <w:p w14:paraId="69B5811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หนังสือแต่งตั้งผู้ดำเนินกิจการ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ใช้เฉพาะกรณีนิติบุคคล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ปิดอากรแสตมป์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บาท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14:paraId="732739E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42E65E1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14:paraId="1AB4714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176B3B6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198" w:type="dxa"/>
          </w:tcPr>
          <w:p w14:paraId="07D2297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การลงนามต้องสอดคล้องตามชื่อผู้มีอำนาจที่จะลงนามตามที่ปรากฎในหนังสือรับรองนิติบุคคล พร้อมแนบสำเนาทะเบียนบ้าน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และสำเนาบัตรประชาชนของผู้มอบอำนาจ และผู้รับมอบอำนาจด้วย กรณีที่เป็นบุคคลต่างด้าวให้ใช้สำเนาหนังสือเดินทาง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(Passport)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และหนังสือการอนุญาตให้ทำงานที่ออกโดยกระทรวงแรงงานฯ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71471AC4" w14:textId="77777777" w:rsidTr="00D205EF">
        <w:tc>
          <w:tcPr>
            <w:tcW w:w="675" w:type="dxa"/>
            <w:vAlign w:val="center"/>
          </w:tcPr>
          <w:p w14:paraId="474D8F17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410" w:type="dxa"/>
          </w:tcPr>
          <w:p w14:paraId="0577426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หนังสือมอบอำนาจให้ทำการแทน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ปิดอากรแสตมป์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บาท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14:paraId="4B3BCD4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503EDE6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14:paraId="16E8004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5D60316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198" w:type="dxa"/>
          </w:tcPr>
          <w:p w14:paraId="4E536B4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เฉพาะกรณีที่ผู้ขออนุญาต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ผู้ดำเนินการ ไม่สามารถเดินทางมายื่นคำขออนุญาตด้วยตนเอง และมอบให้ผู้อื่นทำการแทน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0BCEBE60" w14:textId="77777777" w:rsidTr="00D205EF">
        <w:tc>
          <w:tcPr>
            <w:tcW w:w="675" w:type="dxa"/>
            <w:vAlign w:val="center"/>
          </w:tcPr>
          <w:p w14:paraId="4FDAD633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410" w:type="dxa"/>
          </w:tcPr>
          <w:p w14:paraId="19584C4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ภาพถ่ายสถานที่ฯ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ตามแบบที่ อย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กำหนด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14:paraId="6B72186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131F098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14:paraId="28BC448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599CA38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198" w:type="dxa"/>
          </w:tcPr>
          <w:p w14:paraId="693AB21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6A6855" w14:paraId="21631802" w14:textId="77777777" w:rsidTr="00090552">
        <w:tc>
          <w:tcPr>
            <w:tcW w:w="534" w:type="dxa"/>
          </w:tcPr>
          <w:p w14:paraId="55909BBE" w14:textId="396F5019" w:rsidR="00A13B6C" w:rsidRPr="006A6855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6A6855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 w:rsidRPr="006A6855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1AA9BF7E" w:rsidR="00A13B6C" w:rsidRPr="006A6855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6A6855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ค่าธรรมเนียมใบอนุญาตผลิตยาแผนโบราณ</w:t>
            </w:r>
          </w:p>
          <w:p w14:paraId="201E5AF3" w14:textId="77777777" w:rsidR="00E90756" w:rsidRPr="006A6855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6A6855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ค่าธรรมเนียม</w:t>
            </w:r>
            <w:r w:rsidR="00F5490C" w:rsidRPr="006A6855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="00F5490C" w:rsidRPr="006A6855">
              <w:rPr>
                <w:rFonts w:asciiTheme="minorBidi" w:hAnsiTheme="minorBidi"/>
                <w:noProof/>
                <w:sz w:val="32"/>
                <w:szCs w:val="32"/>
              </w:rPr>
              <w:t xml:space="preserve">1,000 </w:t>
            </w:r>
            <w:r w:rsidR="00F5490C" w:rsidRPr="006A6855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326680AC" w14:textId="7D23FFE3" w:rsidR="00A13B6C" w:rsidRPr="006A6855" w:rsidRDefault="00E90756" w:rsidP="00D205EF">
            <w:pPr>
              <w:rPr>
                <w:rFonts w:asciiTheme="minorBidi" w:hAnsiTheme="minorBidi"/>
                <w:sz w:val="32"/>
                <w:szCs w:val="32"/>
              </w:rPr>
            </w:pPr>
            <w:r w:rsidRPr="006A6855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6A6855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 w:rsidRPr="006A6855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6A6855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13B6C" w:rsidRPr="006A6855" w14:paraId="1F25E426" w14:textId="77777777" w:rsidTr="00090552">
        <w:tc>
          <w:tcPr>
            <w:tcW w:w="534" w:type="dxa"/>
          </w:tcPr>
          <w:p w14:paraId="156A2E30" w14:textId="77777777" w:rsidR="00A13B6C" w:rsidRPr="006A6855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6A6855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 w:rsidRPr="006A6855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7A9B97" w14:textId="77777777" w:rsidR="00A13B6C" w:rsidRPr="006A6855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6A6855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ค่าธรรมเนียมในอนุญาตขายยาแผนโบราณ</w:t>
            </w:r>
          </w:p>
          <w:p w14:paraId="6BAFB383" w14:textId="77777777" w:rsidR="00E90756" w:rsidRPr="006A6855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6A6855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ค่าธรรมเนียม</w:t>
            </w:r>
            <w:r w:rsidR="00F5490C" w:rsidRPr="006A6855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="00F5490C" w:rsidRPr="006A6855">
              <w:rPr>
                <w:rFonts w:asciiTheme="minorBidi" w:hAnsiTheme="minorBidi"/>
                <w:noProof/>
                <w:sz w:val="32"/>
                <w:szCs w:val="32"/>
              </w:rPr>
              <w:t xml:space="preserve">300 </w:t>
            </w:r>
            <w:r w:rsidR="00F5490C" w:rsidRPr="006A6855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4E86A99E" w14:textId="691CB3BA" w:rsidR="00A13B6C" w:rsidRPr="006A6855" w:rsidRDefault="00E90756" w:rsidP="00D205EF">
            <w:pPr>
              <w:rPr>
                <w:rFonts w:asciiTheme="minorBidi" w:hAnsiTheme="minorBidi"/>
                <w:sz w:val="32"/>
                <w:szCs w:val="32"/>
              </w:rPr>
            </w:pPr>
            <w:r w:rsidRPr="006A6855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6A6855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 w:rsidRPr="006A6855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6A6855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13B6C" w:rsidRPr="006A6855" w14:paraId="10463B96" w14:textId="77777777" w:rsidTr="00090552">
        <w:tc>
          <w:tcPr>
            <w:tcW w:w="534" w:type="dxa"/>
          </w:tcPr>
          <w:p w14:paraId="0BAE3FCD" w14:textId="77777777" w:rsidR="00A13B6C" w:rsidRPr="006A6855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6A6855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 w:rsidRPr="006A6855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36D26594" w14:textId="77777777" w:rsidR="00A13B6C" w:rsidRPr="006A6855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6A6855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ค่าธรรมเนียมในอนุญาตนำหรือสั่งยาแผนโบราณเข้ามาในราชอาณาจักร</w:t>
            </w:r>
          </w:p>
          <w:p w14:paraId="408FAAE5" w14:textId="77777777" w:rsidR="00E90756" w:rsidRPr="006A6855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6A6855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ค่าธรรมเนียม</w:t>
            </w:r>
            <w:r w:rsidR="00F5490C" w:rsidRPr="006A6855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="00F5490C" w:rsidRPr="006A6855">
              <w:rPr>
                <w:rFonts w:asciiTheme="minorBidi" w:hAnsiTheme="minorBidi"/>
                <w:noProof/>
                <w:sz w:val="32"/>
                <w:szCs w:val="32"/>
              </w:rPr>
              <w:t xml:space="preserve">5,000 </w:t>
            </w:r>
            <w:r w:rsidR="00F5490C" w:rsidRPr="006A6855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629BDBA5" w14:textId="0D27E7FA" w:rsidR="00A13B6C" w:rsidRPr="006A6855" w:rsidRDefault="00E90756" w:rsidP="00D205EF">
            <w:pPr>
              <w:rPr>
                <w:rFonts w:asciiTheme="minorBidi" w:hAnsiTheme="minorBidi"/>
                <w:sz w:val="32"/>
                <w:szCs w:val="32"/>
              </w:rPr>
            </w:pPr>
            <w:r w:rsidRPr="006A6855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6A6855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 w:rsidRPr="006A6855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6A6855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6A6855" w:rsidRPr="00FE5B1A" w14:paraId="088E9330" w14:textId="77777777" w:rsidTr="006A6855">
        <w:tc>
          <w:tcPr>
            <w:tcW w:w="534" w:type="dxa"/>
          </w:tcPr>
          <w:p w14:paraId="1DA72CE7" w14:textId="77777777" w:rsidR="006A6855" w:rsidRPr="006A6855" w:rsidRDefault="006A6855" w:rsidP="006A6855">
            <w:pPr>
              <w:spacing w:after="0" w:line="240" w:lineRule="auto"/>
              <w:rPr>
                <w:rFonts w:asciiTheme="minorBidi" w:hAnsiTheme="minorBidi"/>
                <w:sz w:val="32"/>
                <w:szCs w:val="32"/>
              </w:rPr>
            </w:pPr>
            <w:r w:rsidRPr="006A6855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6A6855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31724A06" w14:textId="24A54E65" w:rsidR="006A6855" w:rsidRPr="00FE5B1A" w:rsidRDefault="006A6855" w:rsidP="006A6855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หน่วยงาน ณ จุดยื่นคำขอ กลุ่มงานคุ้มครองผู้บริโภคและเภสัชสาธารณสุข สำนักงานสาธารณสุขจังหวัดแพร่</w:t>
            </w:r>
          </w:p>
        </w:tc>
      </w:tr>
      <w:tr w:rsidR="006A6855" w:rsidRPr="00FE5B1A" w14:paraId="28A3458D" w14:textId="77777777" w:rsidTr="006A6855">
        <w:tc>
          <w:tcPr>
            <w:tcW w:w="534" w:type="dxa"/>
          </w:tcPr>
          <w:p w14:paraId="60B14518" w14:textId="77777777" w:rsidR="006A6855" w:rsidRPr="00FE5B1A" w:rsidRDefault="006A6855" w:rsidP="00DD3B95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>2)</w:t>
            </w:r>
          </w:p>
        </w:tc>
        <w:tc>
          <w:tcPr>
            <w:tcW w:w="9780" w:type="dxa"/>
          </w:tcPr>
          <w:p w14:paraId="0BB48D74" w14:textId="77777777" w:rsidR="006A6855" w:rsidRPr="00FE5B1A" w:rsidRDefault="006A6855" w:rsidP="00DD3B95">
            <w:pPr>
              <w:spacing w:after="0" w:line="240" w:lineRule="auto"/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หน่วยงานต้นสังกัด  สำนักงานสาธารณสุขจังหวัดแพร่ ถนนบ้านใหม่ ตำบลในเวียง อำเภอเมืองแพร่ จังหวัดแพร่</w:t>
            </w:r>
          </w:p>
        </w:tc>
      </w:tr>
      <w:tr w:rsidR="006A6855" w:rsidRPr="00FE5B1A" w14:paraId="5533ACE0" w14:textId="77777777" w:rsidTr="006A6855">
        <w:tc>
          <w:tcPr>
            <w:tcW w:w="534" w:type="dxa"/>
          </w:tcPr>
          <w:p w14:paraId="6DB1E028" w14:textId="77777777" w:rsidR="006A6855" w:rsidRPr="00FE5B1A" w:rsidRDefault="006A6855" w:rsidP="00DD3B95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>3)</w:t>
            </w:r>
          </w:p>
        </w:tc>
        <w:tc>
          <w:tcPr>
            <w:tcW w:w="9780" w:type="dxa"/>
          </w:tcPr>
          <w:p w14:paraId="5BF14C26" w14:textId="77777777" w:rsidR="006A6855" w:rsidRPr="00FE5B1A" w:rsidRDefault="006A6855" w:rsidP="00DD3B95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ไปรษณีย์ </w:t>
            </w:r>
          </w:p>
          <w:p w14:paraId="5303441E" w14:textId="77777777" w:rsidR="006A6855" w:rsidRPr="00FE5B1A" w:rsidRDefault="006A6855" w:rsidP="00DD3B95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 xml:space="preserve">1)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 สำนักงานสาธารณสุขจังหวัดแพร่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25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ตำบลในเวียง อำเภอเมืองแพร่ จังหวัดแพร่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54000</w:t>
            </w:r>
          </w:p>
          <w:p w14:paraId="3F590578" w14:textId="77777777" w:rsidR="006A6855" w:rsidRPr="00FE5B1A" w:rsidRDefault="006A6855" w:rsidP="00DD3B95">
            <w:pPr>
              <w:spacing w:after="0" w:line="240" w:lineRule="auto"/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2)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กลุ่มงานนิติการ สำนักงานสาธารณสุขจังหวัดแพร่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25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ถนนบ้านใหม่ ตำบลในเวียง อำเภอเมืองแพร่ จังหวัดแพร่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54000</w:t>
            </w:r>
          </w:p>
        </w:tc>
      </w:tr>
      <w:tr w:rsidR="006A6855" w:rsidRPr="00FE5B1A" w14:paraId="4D3307B8" w14:textId="77777777" w:rsidTr="006A6855">
        <w:tc>
          <w:tcPr>
            <w:tcW w:w="534" w:type="dxa"/>
          </w:tcPr>
          <w:p w14:paraId="3A7BF6E0" w14:textId="77777777" w:rsidR="006A6855" w:rsidRPr="00FE5B1A" w:rsidRDefault="006A6855" w:rsidP="00DD3B95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 w:rsidRPr="00FE5B1A">
              <w:rPr>
                <w:rFonts w:asciiTheme="minorBidi" w:hAnsiTheme="minorBidi"/>
                <w:sz w:val="32"/>
                <w:szCs w:val="32"/>
              </w:rPr>
              <w:t>4)</w:t>
            </w:r>
          </w:p>
        </w:tc>
        <w:tc>
          <w:tcPr>
            <w:tcW w:w="9780" w:type="dxa"/>
          </w:tcPr>
          <w:p w14:paraId="40BABFA0" w14:textId="77777777" w:rsidR="006A6855" w:rsidRPr="00FE5B1A" w:rsidRDefault="006A6855" w:rsidP="00DD3B95">
            <w:pPr>
              <w:spacing w:after="0" w:line="240" w:lineRule="auto"/>
              <w:rPr>
                <w:rFonts w:asciiTheme="minorBidi" w:hAnsiTheme="minorBidi"/>
                <w:sz w:val="32"/>
                <w:szCs w:val="32"/>
                <w:lang w:bidi="th-TH"/>
              </w:rPr>
            </w:pPr>
            <w:r w:rsidRPr="00FE5B1A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>โทรศัพท์</w:t>
            </w:r>
          </w:p>
          <w:p w14:paraId="57562534" w14:textId="77777777" w:rsidR="006A6855" w:rsidRPr="00FE5B1A" w:rsidRDefault="006A6855" w:rsidP="00DD3B95">
            <w:pPr>
              <w:spacing w:after="0" w:line="240" w:lineRule="auto"/>
              <w:rPr>
                <w:rFonts w:asciiTheme="minorBidi" w:hAnsiTheme="minorBidi"/>
                <w:sz w:val="32"/>
                <w:szCs w:val="32"/>
                <w:lang w:bidi="th-TH"/>
              </w:rPr>
            </w:pPr>
            <w:r w:rsidRPr="00FE5B1A">
              <w:rPr>
                <w:rFonts w:asciiTheme="minorBidi" w:hAnsiTheme="minorBidi"/>
                <w:sz w:val="32"/>
                <w:szCs w:val="32"/>
                <w:lang w:bidi="th-TH"/>
              </w:rPr>
              <w:lastRenderedPageBreak/>
              <w:t>1)</w:t>
            </w:r>
            <w:r w:rsidRPr="00FE5B1A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 สำนักงานสาธารณสุขจังหวัดแพร่</w:t>
            </w:r>
            <w:r w:rsidRPr="00FE5B1A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โทร </w:t>
            </w:r>
            <w:r w:rsidRPr="00FE5B1A">
              <w:rPr>
                <w:rFonts w:asciiTheme="minorBidi" w:hAnsiTheme="minorBidi"/>
                <w:sz w:val="32"/>
                <w:szCs w:val="32"/>
                <w:lang w:bidi="th-TH"/>
              </w:rPr>
              <w:t>0 5462 1096</w:t>
            </w:r>
          </w:p>
          <w:p w14:paraId="1EDE320E" w14:textId="77777777" w:rsidR="006A6855" w:rsidRPr="00FE5B1A" w:rsidRDefault="006A6855" w:rsidP="00DD3B95">
            <w:pPr>
              <w:spacing w:after="0" w:line="240" w:lineRule="auto"/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FE5B1A">
              <w:rPr>
                <w:rFonts w:asciiTheme="minorBidi" w:hAnsiTheme="minorBidi"/>
                <w:sz w:val="32"/>
                <w:szCs w:val="32"/>
                <w:lang w:bidi="th-TH"/>
              </w:rPr>
              <w:t xml:space="preserve">2)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กลุ่มงานนิติการ สำนักงานสาธารณสุขจังหวัดแพร่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โทร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0 5451 1145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ต่อ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104</w:t>
            </w:r>
          </w:p>
        </w:tc>
      </w:tr>
      <w:tr w:rsidR="006A6855" w:rsidRPr="00FE5B1A" w14:paraId="14C04AD9" w14:textId="77777777" w:rsidTr="006A6855">
        <w:tc>
          <w:tcPr>
            <w:tcW w:w="534" w:type="dxa"/>
          </w:tcPr>
          <w:p w14:paraId="39BC065F" w14:textId="77777777" w:rsidR="006A6855" w:rsidRPr="00FE5B1A" w:rsidRDefault="006A6855" w:rsidP="00DD3B95">
            <w:pPr>
              <w:spacing w:after="0" w:line="240" w:lineRule="auto"/>
              <w:rPr>
                <w:rFonts w:asciiTheme="minorBidi" w:hAnsiTheme="minorBidi"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Pr="00FE5B1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7D4D2CE5" w14:textId="77777777" w:rsidR="006A6855" w:rsidRPr="00FE5B1A" w:rsidRDefault="006A6855" w:rsidP="00DD3B95">
            <w:pPr>
              <w:spacing w:after="0" w:line="240" w:lineRule="auto"/>
              <w:rPr>
                <w:rFonts w:asciiTheme="minorBidi" w:hAnsiTheme="minorBidi"/>
                <w:sz w:val="32"/>
                <w:szCs w:val="32"/>
              </w:rPr>
            </w:pPr>
            <w:r w:rsidRPr="00FE5B1A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FE5B1A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FE5B1A">
              <w:rPr>
                <w:rFonts w:asciiTheme="minorBidi" w:hAnsiTheme="minorBidi"/>
                <w:sz w:val="32"/>
                <w:szCs w:val="32"/>
              </w:rPr>
              <w:br/>
            </w:r>
            <w:r w:rsidRPr="00FE5B1A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FE5B1A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14:paraId="3D5866BE" w14:textId="77777777" w:rsidR="00C1539D" w:rsidRPr="006A6855" w:rsidRDefault="00C1539D" w:rsidP="006A6855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3"/>
      </w:tblGrid>
      <w:tr w:rsidR="00F064C0" w:rsidRPr="000C2AAC" w14:paraId="4FD1EB3C" w14:textId="77777777" w:rsidTr="00E00F3F">
        <w:trPr>
          <w:trHeight w:val="567"/>
        </w:trPr>
        <w:tc>
          <w:tcPr>
            <w:tcW w:w="10173" w:type="dxa"/>
            <w:vAlign w:val="center"/>
          </w:tcPr>
          <w:p w14:paraId="0CD12DAD" w14:textId="77777777"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11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8C1714" w14:textId="77777777" w:rsidR="006A2841" w:rsidRDefault="006A2841" w:rsidP="00C81DB8">
      <w:pPr>
        <w:spacing w:after="0" w:line="240" w:lineRule="auto"/>
      </w:pPr>
      <w:r>
        <w:separator/>
      </w:r>
    </w:p>
  </w:endnote>
  <w:endnote w:type="continuationSeparator" w:id="0">
    <w:p w14:paraId="55F56872" w14:textId="77777777" w:rsidR="006A2841" w:rsidRDefault="006A2841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4A28E6" w14:textId="77777777" w:rsidR="006A2841" w:rsidRDefault="006A2841" w:rsidP="00C81DB8">
      <w:pPr>
        <w:spacing w:after="0" w:line="240" w:lineRule="auto"/>
      </w:pPr>
      <w:r>
        <w:separator/>
      </w:r>
    </w:p>
  </w:footnote>
  <w:footnote w:type="continuationSeparator" w:id="0">
    <w:p w14:paraId="343599D9" w14:textId="77777777" w:rsidR="006A2841" w:rsidRDefault="006A2841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64A9">
          <w:rPr>
            <w:noProof/>
          </w:rPr>
          <w:t>13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A664A9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CA77BC"/>
    <w:multiLevelType w:val="hybridMultilevel"/>
    <w:tmpl w:val="035666A4"/>
    <w:lvl w:ilvl="0" w:tplc="0FA8FD96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7"/>
  </w:num>
  <w:num w:numId="4">
    <w:abstractNumId w:val="0"/>
  </w:num>
  <w:num w:numId="5">
    <w:abstractNumId w:val="4"/>
  </w:num>
  <w:num w:numId="6">
    <w:abstractNumId w:val="8"/>
  </w:num>
  <w:num w:numId="7">
    <w:abstractNumId w:val="11"/>
  </w:num>
  <w:num w:numId="8">
    <w:abstractNumId w:val="3"/>
  </w:num>
  <w:num w:numId="9">
    <w:abstractNumId w:val="5"/>
  </w:num>
  <w:num w:numId="10">
    <w:abstractNumId w:val="2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83B86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2F19A0"/>
    <w:rsid w:val="00313D38"/>
    <w:rsid w:val="003240F6"/>
    <w:rsid w:val="00341C35"/>
    <w:rsid w:val="00352D56"/>
    <w:rsid w:val="00353030"/>
    <w:rsid w:val="00357299"/>
    <w:rsid w:val="00394708"/>
    <w:rsid w:val="003954BC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1754C"/>
    <w:rsid w:val="006437C0"/>
    <w:rsid w:val="0064558D"/>
    <w:rsid w:val="0065175D"/>
    <w:rsid w:val="00686AAA"/>
    <w:rsid w:val="006974B7"/>
    <w:rsid w:val="006A2841"/>
    <w:rsid w:val="006A6855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664A9"/>
    <w:rsid w:val="00AA7734"/>
    <w:rsid w:val="00AC4ACB"/>
    <w:rsid w:val="00AE6A9D"/>
    <w:rsid w:val="00AF4A06"/>
    <w:rsid w:val="00B0574C"/>
    <w:rsid w:val="00B23DA2"/>
    <w:rsid w:val="00B40D5B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05EF"/>
    <w:rsid w:val="00D239AD"/>
    <w:rsid w:val="00D2626C"/>
    <w:rsid w:val="00D3016A"/>
    <w:rsid w:val="00D317AD"/>
    <w:rsid w:val="00D5060E"/>
    <w:rsid w:val="00D51311"/>
    <w:rsid w:val="00D51B4F"/>
    <w:rsid w:val="00DA4042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46E9D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0.jpg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371AA-5419-4F96-8C1D-B257C96DB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52</TotalTime>
  <Pages>13</Pages>
  <Words>1835</Words>
  <Characters>10466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suparat</cp:lastModifiedBy>
  <cp:revision>6</cp:revision>
  <cp:lastPrinted>2015-03-02T15:12:00Z</cp:lastPrinted>
  <dcterms:created xsi:type="dcterms:W3CDTF">2015-07-06T06:27:00Z</dcterms:created>
  <dcterms:modified xsi:type="dcterms:W3CDTF">2015-07-08T02:42:00Z</dcterms:modified>
</cp:coreProperties>
</file>